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C1F" w:rsidRDefault="00AE2C1F" w:rsidP="00C6774D">
      <w:pPr>
        <w:pStyle w:val="ASDEFCONTitle"/>
      </w:pPr>
      <w:bookmarkStart w:id="0" w:name="_GoBack"/>
      <w:bookmarkEnd w:id="0"/>
      <w:r>
        <w:t>DATA ITEM DESCRIPTION</w:t>
      </w:r>
    </w:p>
    <w:p w:rsidR="00AE2C1F" w:rsidRDefault="00AE2C1F" w:rsidP="00C6774D">
      <w:pPr>
        <w:pStyle w:val="SOWHL1-ASDEFCON"/>
      </w:pPr>
      <w:bookmarkStart w:id="1" w:name="_Toc520082267"/>
      <w:r>
        <w:t>DID NUMBER:</w:t>
      </w:r>
      <w:r>
        <w:tab/>
      </w:r>
      <w:bookmarkEnd w:id="1"/>
      <w:r>
        <w:fldChar w:fldCharType="begin"/>
      </w:r>
      <w:r>
        <w:instrText xml:space="preserve"> DOCPROPERTY  Title  \* MERGEFORMAT </w:instrText>
      </w:r>
      <w:r>
        <w:fldChar w:fldCharType="separate"/>
      </w:r>
      <w:r w:rsidR="00F81B30">
        <w:t>DID-SSM-IEAIR</w:t>
      </w:r>
      <w:r>
        <w:fldChar w:fldCharType="end"/>
      </w:r>
      <w:r w:rsidR="006E24B3">
        <w:t>-</w:t>
      </w:r>
      <w:r w:rsidR="00F81B30">
        <w:fldChar w:fldCharType="begin"/>
      </w:r>
      <w:r w:rsidR="00F81B30">
        <w:instrText xml:space="preserve"> DOCPROPERTY Version </w:instrText>
      </w:r>
      <w:r w:rsidR="00F81B30">
        <w:fldChar w:fldCharType="separate"/>
      </w:r>
      <w:r w:rsidR="00F81B30">
        <w:t>V5.3</w:t>
      </w:r>
      <w:r w:rsidR="00F81B30">
        <w:fldChar w:fldCharType="end"/>
      </w:r>
    </w:p>
    <w:p w:rsidR="00AE2C1F" w:rsidRDefault="00AE2C1F" w:rsidP="00CB30CA">
      <w:pPr>
        <w:pStyle w:val="SOWHL1-ASDEFCON"/>
      </w:pPr>
      <w:bookmarkStart w:id="2" w:name="_Toc520082268"/>
      <w:r>
        <w:t>TITLE:</w:t>
      </w:r>
      <w:r>
        <w:tab/>
      </w:r>
      <w:bookmarkEnd w:id="2"/>
      <w:r w:rsidR="008E5F50">
        <w:t xml:space="preserve">Innovation / </w:t>
      </w:r>
      <w:r>
        <w:t>EFFICIENC</w:t>
      </w:r>
      <w:r w:rsidR="00F80F1B">
        <w:t>Y</w:t>
      </w:r>
      <w:r>
        <w:t xml:space="preserve"> ANALYSIS </w:t>
      </w:r>
      <w:r w:rsidR="00F80F1B">
        <w:t xml:space="preserve">AND IMPLEMENTATION </w:t>
      </w:r>
      <w:r>
        <w:t>REPORT</w:t>
      </w:r>
    </w:p>
    <w:p w:rsidR="00AE2C1F" w:rsidRDefault="00AE2C1F" w:rsidP="00CB30CA">
      <w:pPr>
        <w:pStyle w:val="SOWHL1-ASDEFCON"/>
      </w:pPr>
      <w:bookmarkStart w:id="3" w:name="_Toc520082269"/>
      <w:r>
        <w:t>DESCRIPTION AND INTENDED USE</w:t>
      </w:r>
      <w:bookmarkEnd w:id="3"/>
    </w:p>
    <w:p w:rsidR="00AE2C1F" w:rsidRDefault="00AE2C1F" w:rsidP="00C6774D">
      <w:pPr>
        <w:pStyle w:val="SOWTL2-ASDEFCON"/>
      </w:pPr>
      <w:r>
        <w:t xml:space="preserve">The </w:t>
      </w:r>
      <w:r w:rsidR="008E5F50">
        <w:t xml:space="preserve">Innovation / </w:t>
      </w:r>
      <w:r>
        <w:t>Efficienc</w:t>
      </w:r>
      <w:r w:rsidR="00F80F1B">
        <w:t xml:space="preserve">y </w:t>
      </w:r>
      <w:r w:rsidR="00330DBD">
        <w:t xml:space="preserve">(IE) </w:t>
      </w:r>
      <w:r>
        <w:t xml:space="preserve">Analysis </w:t>
      </w:r>
      <w:r w:rsidR="00F80F1B">
        <w:t xml:space="preserve">and Implementation </w:t>
      </w:r>
      <w:r>
        <w:t>Report (</w:t>
      </w:r>
      <w:r w:rsidR="008E5F50">
        <w:t>I</w:t>
      </w:r>
      <w:r>
        <w:t>EA</w:t>
      </w:r>
      <w:r w:rsidR="00F80F1B">
        <w:t>I</w:t>
      </w:r>
      <w:r>
        <w:t xml:space="preserve">R) documents the Contractor’s analysis of a potential </w:t>
      </w:r>
      <w:r w:rsidR="00791C85">
        <w:t>IE</w:t>
      </w:r>
      <w:r>
        <w:t xml:space="preserve"> for inclusion in the </w:t>
      </w:r>
      <w:r w:rsidR="00791C85">
        <w:t>Capability Innovations</w:t>
      </w:r>
      <w:r>
        <w:t xml:space="preserve"> and Efficiencies (CIE) Program.  Each </w:t>
      </w:r>
      <w:r w:rsidR="008E5F50">
        <w:t>I</w:t>
      </w:r>
      <w:r w:rsidR="00F80F1B">
        <w:t>EAIR</w:t>
      </w:r>
      <w:r>
        <w:t xml:space="preserve"> is developed in accordance with the processes defined in the Approved </w:t>
      </w:r>
      <w:r w:rsidR="005A1831">
        <w:t>IE</w:t>
      </w:r>
      <w:r>
        <w:t xml:space="preserve"> Implementation Plan (</w:t>
      </w:r>
      <w:r w:rsidR="008E5F50">
        <w:t>I</w:t>
      </w:r>
      <w:r>
        <w:t>EIP).</w:t>
      </w:r>
    </w:p>
    <w:p w:rsidR="00AE2C1F" w:rsidRDefault="00AE2C1F" w:rsidP="00CB30CA">
      <w:pPr>
        <w:pStyle w:val="SOWTL2-ASDEFCON"/>
      </w:pPr>
      <w:r>
        <w:t xml:space="preserve">The Contractor uses the </w:t>
      </w:r>
      <w:r w:rsidR="008E5F50">
        <w:t>I</w:t>
      </w:r>
      <w:r w:rsidR="00F80F1B">
        <w:t>EAIR</w:t>
      </w:r>
      <w:r>
        <w:t xml:space="preserve"> to:</w:t>
      </w:r>
    </w:p>
    <w:p w:rsidR="00AE2C1F" w:rsidRDefault="00AE2C1F" w:rsidP="00C6774D">
      <w:pPr>
        <w:pStyle w:val="SOWSubL1-ASDEFCON"/>
      </w:pPr>
      <w:r>
        <w:t xml:space="preserve">report on its analysis of a potential </w:t>
      </w:r>
      <w:r w:rsidR="00791C85">
        <w:t>IE</w:t>
      </w:r>
      <w:r>
        <w:t>;</w:t>
      </w:r>
    </w:p>
    <w:p w:rsidR="00AE2C1F" w:rsidRDefault="00AE2C1F" w:rsidP="00CB30CA">
      <w:pPr>
        <w:pStyle w:val="SOWSubL1-ASDEFCON"/>
      </w:pPr>
      <w:r>
        <w:t xml:space="preserve">determine whether or not a potential </w:t>
      </w:r>
      <w:r w:rsidR="00791C85">
        <w:t>IE</w:t>
      </w:r>
      <w:r w:rsidR="00791C85" w:rsidDel="00791C85">
        <w:t xml:space="preserve"> </w:t>
      </w:r>
      <w:r>
        <w:t>has merit and will realise cost savings to the Commonwealth;</w:t>
      </w:r>
    </w:p>
    <w:p w:rsidR="00AE2C1F" w:rsidRDefault="00AE2C1F" w:rsidP="00CB30CA">
      <w:pPr>
        <w:pStyle w:val="SOWSubL1-ASDEFCON"/>
      </w:pPr>
      <w:r>
        <w:t xml:space="preserve">provide an initial assessment of the likely scope of work associated with implementing a potential </w:t>
      </w:r>
      <w:r w:rsidR="00791C85">
        <w:t>IE</w:t>
      </w:r>
      <w:r>
        <w:t>; and</w:t>
      </w:r>
    </w:p>
    <w:p w:rsidR="00AE2C1F" w:rsidRDefault="00AE2C1F" w:rsidP="00CB30CA">
      <w:pPr>
        <w:pStyle w:val="SOWSubL1-ASDEFCON"/>
      </w:pPr>
      <w:r>
        <w:t xml:space="preserve">identify the required changes to the Contract to incorporate the potential </w:t>
      </w:r>
      <w:r w:rsidR="00791C85">
        <w:t>IE</w:t>
      </w:r>
      <w:r>
        <w:t>.</w:t>
      </w:r>
    </w:p>
    <w:p w:rsidR="00AE2C1F" w:rsidRDefault="00AE2C1F" w:rsidP="00CB30CA">
      <w:pPr>
        <w:pStyle w:val="SOWTL2-ASDEFCON"/>
      </w:pPr>
      <w:r>
        <w:t xml:space="preserve">The Commonwealth uses the </w:t>
      </w:r>
      <w:r w:rsidR="008E5F50">
        <w:t>I</w:t>
      </w:r>
      <w:r w:rsidR="00F80F1B">
        <w:t>EAIR</w:t>
      </w:r>
      <w:r>
        <w:t xml:space="preserve"> to:</w:t>
      </w:r>
    </w:p>
    <w:p w:rsidR="00AE2C1F" w:rsidRDefault="00AE2C1F" w:rsidP="00C6774D">
      <w:pPr>
        <w:pStyle w:val="SOWSubL1-ASDEFCON"/>
      </w:pPr>
      <w:r>
        <w:t xml:space="preserve">understand and evaluate the implications of adopting a potential </w:t>
      </w:r>
      <w:r w:rsidR="00791C85">
        <w:t>IE</w:t>
      </w:r>
      <w:r>
        <w:t>;</w:t>
      </w:r>
    </w:p>
    <w:p w:rsidR="00AE2C1F" w:rsidRDefault="00AE2C1F" w:rsidP="00CB30CA">
      <w:pPr>
        <w:pStyle w:val="SOWSubL1-ASDEFCON"/>
      </w:pPr>
      <w:r>
        <w:t xml:space="preserve">determine whether or not a potential </w:t>
      </w:r>
      <w:r w:rsidR="00791C85">
        <w:t>IE</w:t>
      </w:r>
      <w:r>
        <w:t xml:space="preserve"> should be Approved or rejected;</w:t>
      </w:r>
    </w:p>
    <w:p w:rsidR="00AE2C1F" w:rsidRDefault="00AE2C1F" w:rsidP="00CB30CA">
      <w:pPr>
        <w:pStyle w:val="SOWSubL1-ASDEFCON"/>
      </w:pPr>
      <w:r>
        <w:t xml:space="preserve">determine the priority for a potential </w:t>
      </w:r>
      <w:r w:rsidR="00791C85">
        <w:t>IE</w:t>
      </w:r>
      <w:r w:rsidR="00791C85" w:rsidDel="00791C85">
        <w:t xml:space="preserve"> </w:t>
      </w:r>
      <w:r>
        <w:t>that may be Approved;</w:t>
      </w:r>
    </w:p>
    <w:p w:rsidR="00AE2C1F" w:rsidRDefault="00AE2C1F" w:rsidP="00CB30CA">
      <w:pPr>
        <w:pStyle w:val="SOWSubL1-ASDEFCON"/>
      </w:pPr>
      <w:r>
        <w:t xml:space="preserve">determine whether or not the Commonwealth wishes to contribute to the costs of implementing an </w:t>
      </w:r>
      <w:r w:rsidR="00791C85">
        <w:t>IE</w:t>
      </w:r>
      <w:r>
        <w:t>; and</w:t>
      </w:r>
    </w:p>
    <w:p w:rsidR="00AE2C1F" w:rsidRDefault="00AE2C1F" w:rsidP="00CB30CA">
      <w:pPr>
        <w:pStyle w:val="SOWSubL1-ASDEFCON"/>
      </w:pPr>
      <w:r>
        <w:t xml:space="preserve">understand the Commonwealth’s involvement in the implementation of any Approved </w:t>
      </w:r>
      <w:r w:rsidR="00791C85">
        <w:t>IEs</w:t>
      </w:r>
      <w:r>
        <w:t>.</w:t>
      </w:r>
    </w:p>
    <w:p w:rsidR="00AE2C1F" w:rsidRDefault="00AE2C1F" w:rsidP="00CB30CA">
      <w:pPr>
        <w:pStyle w:val="SOWHL1-ASDEFCON"/>
      </w:pPr>
      <w:bookmarkStart w:id="4" w:name="_Toc520082270"/>
      <w:r>
        <w:t>INTER-RELATIONSHIPS</w:t>
      </w:r>
      <w:bookmarkEnd w:id="4"/>
    </w:p>
    <w:p w:rsidR="00AE2C1F" w:rsidRDefault="00AE2C1F" w:rsidP="00CB30CA">
      <w:pPr>
        <w:pStyle w:val="SOWTL2-ASDEFCON"/>
      </w:pPr>
      <w:r>
        <w:t xml:space="preserve">The </w:t>
      </w:r>
      <w:r w:rsidR="008E5F50">
        <w:t>I</w:t>
      </w:r>
      <w:r w:rsidR="00F80F1B">
        <w:t>EAIR</w:t>
      </w:r>
      <w:r>
        <w:t xml:space="preserve"> is subordinate to the </w:t>
      </w:r>
      <w:r w:rsidR="008E5F50">
        <w:t>I</w:t>
      </w:r>
      <w:r>
        <w:t>EIP.</w:t>
      </w:r>
    </w:p>
    <w:p w:rsidR="00D26DC3" w:rsidRDefault="00AE2C1F" w:rsidP="00CB30CA">
      <w:pPr>
        <w:pStyle w:val="SOWTL2-ASDEFCON"/>
      </w:pPr>
      <w:bookmarkStart w:id="5" w:name="_Toc520082271"/>
      <w:r>
        <w:t xml:space="preserve">The </w:t>
      </w:r>
      <w:r w:rsidR="008E5F50">
        <w:t>I</w:t>
      </w:r>
      <w:r w:rsidR="00F80F1B">
        <w:t>EAIR</w:t>
      </w:r>
      <w:r>
        <w:t xml:space="preserve"> interrelates with </w:t>
      </w:r>
      <w:r w:rsidR="00D26DC3">
        <w:t>the following data items, where these data items are required under the Contract:</w:t>
      </w:r>
    </w:p>
    <w:p w:rsidR="004C14E1" w:rsidRDefault="00AE2C1F" w:rsidP="00D26DC3">
      <w:pPr>
        <w:pStyle w:val="SOWSubL1-ASDEFCON"/>
      </w:pPr>
      <w:r>
        <w:t>all data items relating to cost modelling required under the Contract</w:t>
      </w:r>
      <w:r w:rsidR="004C14E1">
        <w:t>;</w:t>
      </w:r>
    </w:p>
    <w:p w:rsidR="001F7BDD" w:rsidRDefault="001F7BDD" w:rsidP="00D26DC3">
      <w:pPr>
        <w:pStyle w:val="SOWSubL1-ASDEFCON"/>
      </w:pPr>
      <w:r>
        <w:t>Contractor Engineering Management Plan (CEMP);</w:t>
      </w:r>
    </w:p>
    <w:p w:rsidR="004C14E1" w:rsidRDefault="004C14E1" w:rsidP="00D26DC3">
      <w:pPr>
        <w:pStyle w:val="SOWSubL1-ASDEFCON"/>
      </w:pPr>
      <w:r>
        <w:t>Engineering Change Proposals (ECPs); and</w:t>
      </w:r>
    </w:p>
    <w:p w:rsidR="00AE2C1F" w:rsidRDefault="004C14E1" w:rsidP="00D26DC3">
      <w:pPr>
        <w:pStyle w:val="SOWSubL1-ASDEFCON"/>
      </w:pPr>
      <w:r>
        <w:t>Australian Industry Capability (AIC) Plan</w:t>
      </w:r>
      <w:r w:rsidR="00AE2C1F">
        <w:t>.</w:t>
      </w:r>
    </w:p>
    <w:p w:rsidR="00AE2C1F" w:rsidRDefault="00AE2C1F" w:rsidP="00CB30CA">
      <w:pPr>
        <w:pStyle w:val="SOWHL1-ASDEFCON"/>
      </w:pPr>
      <w:r>
        <w:t>APPLICABLE DOCUMENTS</w:t>
      </w:r>
      <w:bookmarkEnd w:id="5"/>
    </w:p>
    <w:p w:rsidR="00AE2C1F" w:rsidRDefault="00AE2C1F" w:rsidP="00CB30CA">
      <w:pPr>
        <w:pStyle w:val="SOWTL2-ASDEFCON"/>
      </w:pPr>
      <w:r>
        <w:t>The following document forms a part of this DID to the extent specified herein:</w:t>
      </w:r>
    </w:p>
    <w:tbl>
      <w:tblPr>
        <w:tblW w:w="0" w:type="auto"/>
        <w:tblInd w:w="1134" w:type="dxa"/>
        <w:tblLayout w:type="fixed"/>
        <w:tblLook w:val="0000" w:firstRow="0" w:lastRow="0" w:firstColumn="0" w:lastColumn="0" w:noHBand="0" w:noVBand="0"/>
      </w:tblPr>
      <w:tblGrid>
        <w:gridCol w:w="2693"/>
        <w:gridCol w:w="5209"/>
      </w:tblGrid>
      <w:tr w:rsidR="00AE2C1F">
        <w:tc>
          <w:tcPr>
            <w:tcW w:w="2693" w:type="dxa"/>
          </w:tcPr>
          <w:p w:rsidR="00AE2C1F" w:rsidRDefault="00AE2C1F" w:rsidP="00C6774D">
            <w:pPr>
              <w:pStyle w:val="Table10ptText-ASDEFCON"/>
            </w:pPr>
            <w:r>
              <w:t>Nil.</w:t>
            </w:r>
          </w:p>
        </w:tc>
        <w:tc>
          <w:tcPr>
            <w:tcW w:w="5209" w:type="dxa"/>
          </w:tcPr>
          <w:p w:rsidR="00AE2C1F" w:rsidRDefault="00AE2C1F" w:rsidP="00CB30CA">
            <w:pPr>
              <w:pStyle w:val="Table10ptText-ASDEFCON"/>
            </w:pPr>
          </w:p>
        </w:tc>
      </w:tr>
    </w:tbl>
    <w:p w:rsidR="00AE2C1F" w:rsidRDefault="00AE2C1F" w:rsidP="00CB30CA">
      <w:pPr>
        <w:pStyle w:val="SOWHL1-ASDEFCON"/>
      </w:pPr>
      <w:bookmarkStart w:id="6" w:name="_Toc520082272"/>
      <w:r>
        <w:t>PREPARATION INSTRUCTIONS</w:t>
      </w:r>
      <w:bookmarkEnd w:id="6"/>
    </w:p>
    <w:p w:rsidR="00AE2C1F" w:rsidRDefault="00AE2C1F" w:rsidP="00C6774D">
      <w:pPr>
        <w:pStyle w:val="SOWHL2-ASDEFCON"/>
      </w:pPr>
      <w:bookmarkStart w:id="7" w:name="_Toc520082273"/>
      <w:r>
        <w:t>Generic Format and Content</w:t>
      </w:r>
      <w:bookmarkEnd w:id="7"/>
    </w:p>
    <w:p w:rsidR="00AE2C1F" w:rsidRDefault="00AE2C1F" w:rsidP="00C6774D">
      <w:pPr>
        <w:pStyle w:val="SOWTL3-ASDEFCON"/>
      </w:pPr>
      <w:r>
        <w:t>The data item shall comply with the general format, content and preparation instructions contain</w:t>
      </w:r>
      <w:r w:rsidR="005079E4">
        <w:t>ed in the CDRL clause entitled ‘</w:t>
      </w:r>
      <w:r>
        <w:t>Gene</w:t>
      </w:r>
      <w:r w:rsidR="005079E4">
        <w:t>ral Requirements for Data Items’</w:t>
      </w:r>
      <w:r>
        <w:t>.</w:t>
      </w:r>
    </w:p>
    <w:p w:rsidR="003571E6" w:rsidRDefault="003571E6" w:rsidP="00CB30CA">
      <w:pPr>
        <w:pStyle w:val="SOWTL3-ASDEFCON"/>
      </w:pPr>
      <w:bookmarkStart w:id="8" w:name="_Ref233016224"/>
      <w:r>
        <w:t xml:space="preserve">When the Contract has specified delivery of another data item that contains aspects of the required information, the </w:t>
      </w:r>
      <w:r w:rsidR="008E5F50">
        <w:t>I</w:t>
      </w:r>
      <w:r w:rsidR="00F80F1B">
        <w:t>EAIR</w:t>
      </w:r>
      <w:r>
        <w:t xml:space="preserve"> shall summarise these aspects and refer to the other data item.</w:t>
      </w:r>
      <w:bookmarkEnd w:id="8"/>
    </w:p>
    <w:p w:rsidR="00AE2C1F" w:rsidRDefault="00AE2C1F" w:rsidP="00C6774D">
      <w:pPr>
        <w:pStyle w:val="SOWHL2-ASDEFCON"/>
      </w:pPr>
      <w:bookmarkStart w:id="9" w:name="_Toc520082274"/>
      <w:r>
        <w:lastRenderedPageBreak/>
        <w:t>Specific Content</w:t>
      </w:r>
      <w:bookmarkEnd w:id="9"/>
    </w:p>
    <w:p w:rsidR="00AE2C1F" w:rsidRDefault="00AE2C1F" w:rsidP="00C6774D">
      <w:pPr>
        <w:pStyle w:val="SOWHL3-ASDEFCON"/>
      </w:pPr>
      <w:r>
        <w:t>General</w:t>
      </w:r>
    </w:p>
    <w:p w:rsidR="00AE2C1F" w:rsidRDefault="00AE2C1F" w:rsidP="00C6774D">
      <w:pPr>
        <w:pStyle w:val="SOWTL4-ASDEFCON"/>
      </w:pPr>
      <w:r>
        <w:t xml:space="preserve">The </w:t>
      </w:r>
      <w:r w:rsidR="008E5F50">
        <w:t>I</w:t>
      </w:r>
      <w:r w:rsidR="00F80F1B">
        <w:t>EAIR</w:t>
      </w:r>
      <w:r>
        <w:t xml:space="preserve"> shall provide sufficient detail to enable the Commonwealth Representative to make a full and complete assessment of the feasibility and importance of a potential </w:t>
      </w:r>
      <w:r w:rsidR="00791C85">
        <w:t>IE</w:t>
      </w:r>
      <w:r>
        <w:t xml:space="preserve"> and to ascertain the resources required for implementation.</w:t>
      </w:r>
    </w:p>
    <w:p w:rsidR="00AE2C1F" w:rsidRDefault="00AE2C1F" w:rsidP="00C6774D">
      <w:pPr>
        <w:pStyle w:val="SOWHL3-ASDEFCON"/>
      </w:pPr>
      <w:r>
        <w:t xml:space="preserve">Overview of the Potential </w:t>
      </w:r>
      <w:r w:rsidR="00791C85">
        <w:t>IE</w:t>
      </w:r>
    </w:p>
    <w:p w:rsidR="00AE2C1F" w:rsidRDefault="00AE2C1F" w:rsidP="00C6774D">
      <w:pPr>
        <w:pStyle w:val="SOWTL4-ASDEFCON"/>
      </w:pPr>
      <w:r>
        <w:t xml:space="preserve">The </w:t>
      </w:r>
      <w:r w:rsidR="008E5F50">
        <w:t>I</w:t>
      </w:r>
      <w:r w:rsidR="00F80F1B">
        <w:t>EAIR</w:t>
      </w:r>
      <w:r>
        <w:t xml:space="preserve"> shall provide an overview of the potential </w:t>
      </w:r>
      <w:r w:rsidR="00791C85">
        <w:t>IE</w:t>
      </w:r>
      <w:r>
        <w:t>, including:</w:t>
      </w:r>
    </w:p>
    <w:p w:rsidR="00AE2C1F" w:rsidRDefault="00AE2C1F" w:rsidP="00C6774D">
      <w:pPr>
        <w:pStyle w:val="SOWSubL1-ASDEFCON"/>
      </w:pPr>
      <w:r>
        <w:t>a brief outlin</w:t>
      </w:r>
      <w:r w:rsidR="003571E6">
        <w:t>e of</w:t>
      </w:r>
      <w:r>
        <w:t xml:space="preserve"> its scope and main characteristics</w:t>
      </w:r>
      <w:r w:rsidR="00584E39">
        <w:t xml:space="preserve">, including whether or not its main objective is to </w:t>
      </w:r>
      <w:r w:rsidR="00D26DC3">
        <w:t xml:space="preserve">reduce the Total Cost of Ownership (TCO), </w:t>
      </w:r>
      <w:r w:rsidR="00F6553D">
        <w:t>enhance</w:t>
      </w:r>
      <w:r w:rsidR="00D26DC3">
        <w:t xml:space="preserve"> AIC, </w:t>
      </w:r>
      <w:r w:rsidR="00F6553D">
        <w:t>or enhance the Capability</w:t>
      </w:r>
      <w:r w:rsidR="005908BB">
        <w:t xml:space="preserve"> or </w:t>
      </w:r>
      <w:r w:rsidR="00A515A9">
        <w:t xml:space="preserve">related </w:t>
      </w:r>
      <w:r w:rsidR="005908BB">
        <w:t>capabilities</w:t>
      </w:r>
      <w:r>
        <w:t>;</w:t>
      </w:r>
    </w:p>
    <w:p w:rsidR="00F6553D" w:rsidRDefault="00AE2C1F" w:rsidP="00CB30CA">
      <w:pPr>
        <w:pStyle w:val="SOWSubL1-ASDEFCON"/>
      </w:pPr>
      <w:r>
        <w:t xml:space="preserve">the </w:t>
      </w:r>
      <w:r w:rsidR="00F6553D">
        <w:t>key benefits to be realised</w:t>
      </w:r>
      <w:r w:rsidR="00945CD0">
        <w:t>;</w:t>
      </w:r>
    </w:p>
    <w:p w:rsidR="00AE2C1F" w:rsidRDefault="00A515A9" w:rsidP="00CB30CA">
      <w:pPr>
        <w:pStyle w:val="SOWSubL1-ASDEFCON"/>
      </w:pPr>
      <w:bookmarkStart w:id="10" w:name="_Ref83657478"/>
      <w:r>
        <w:t xml:space="preserve">an estimate of the implications for cost (including broad parameters around the likely costs), including </w:t>
      </w:r>
      <w:r w:rsidR="00AE2C1F">
        <w:t>the expected impact upon:</w:t>
      </w:r>
      <w:bookmarkEnd w:id="10"/>
    </w:p>
    <w:p w:rsidR="00AE2C1F" w:rsidRDefault="00AE2C1F" w:rsidP="00C6774D">
      <w:pPr>
        <w:pStyle w:val="SOWSubL2-ASDEFCON"/>
      </w:pPr>
      <w:r>
        <w:t xml:space="preserve">the Contractor’s costs associated with performing the Services required in relation to the Products </w:t>
      </w:r>
      <w:r w:rsidR="004E7514">
        <w:t>Being Supported</w:t>
      </w:r>
      <w:r>
        <w:t>;</w:t>
      </w:r>
    </w:p>
    <w:p w:rsidR="00AE2C1F" w:rsidRDefault="00AE2C1F" w:rsidP="00CB30CA">
      <w:pPr>
        <w:pStyle w:val="SOWSubL2-ASDEFCON"/>
      </w:pPr>
      <w:r>
        <w:t xml:space="preserve">the </w:t>
      </w:r>
      <w:r w:rsidR="006E24B3">
        <w:t>TCO</w:t>
      </w:r>
      <w:r>
        <w:t>; and</w:t>
      </w:r>
    </w:p>
    <w:p w:rsidR="00AE2C1F" w:rsidRDefault="004E7514" w:rsidP="00CB30CA">
      <w:pPr>
        <w:pStyle w:val="SOWSubL2-ASDEFCON"/>
      </w:pPr>
      <w:r>
        <w:t xml:space="preserve">if applicable, </w:t>
      </w:r>
      <w:r w:rsidR="00AE2C1F">
        <w:t>the Commonwealth’s costs associated with owning, operating and supporting related capabilities;</w:t>
      </w:r>
    </w:p>
    <w:p w:rsidR="005908BB" w:rsidRDefault="00BA742A" w:rsidP="00CB30CA">
      <w:pPr>
        <w:pStyle w:val="SOWSubL1-ASDEFCON"/>
      </w:pPr>
      <w:r>
        <w:t>if relating to enhancing AIC</w:t>
      </w:r>
      <w:r w:rsidR="005908BB">
        <w:t>:</w:t>
      </w:r>
    </w:p>
    <w:p w:rsidR="005908BB" w:rsidRDefault="00A515A9" w:rsidP="005908BB">
      <w:pPr>
        <w:pStyle w:val="SOWSubL2-ASDEFCON"/>
      </w:pPr>
      <w:r>
        <w:t xml:space="preserve">the identification of </w:t>
      </w:r>
      <w:r w:rsidR="005908BB">
        <w:t>the actual or proposed suppliers involved;</w:t>
      </w:r>
    </w:p>
    <w:p w:rsidR="005908BB" w:rsidRDefault="005908BB" w:rsidP="005908BB">
      <w:pPr>
        <w:pStyle w:val="SOWSubL2-ASDEFCON"/>
      </w:pPr>
      <w:r>
        <w:t>the assessed impact on each of the AIC Objectives, including a brief justification for this assessment;</w:t>
      </w:r>
      <w:r w:rsidR="00DC691D">
        <w:t xml:space="preserve"> and</w:t>
      </w:r>
    </w:p>
    <w:p w:rsidR="00AE2C1F" w:rsidRDefault="005908BB" w:rsidP="005908BB">
      <w:pPr>
        <w:pStyle w:val="SOWSubL2-ASDEFCON"/>
      </w:pPr>
      <w:r w:rsidRPr="00AD090F">
        <w:t xml:space="preserve">the </w:t>
      </w:r>
      <w:r>
        <w:t>assessed impact</w:t>
      </w:r>
      <w:r w:rsidRPr="00AD090F">
        <w:t xml:space="preserve"> on the Contractor's ability to provide the </w:t>
      </w:r>
      <w:r>
        <w:t>Services</w:t>
      </w:r>
      <w:r w:rsidRPr="00AD090F">
        <w:t xml:space="preserve"> in accordance with the Contract, including the implications for Capability, cost (</w:t>
      </w:r>
      <w:r>
        <w:t xml:space="preserve">as per subclause </w:t>
      </w:r>
      <w:r>
        <w:fldChar w:fldCharType="begin"/>
      </w:r>
      <w:r>
        <w:instrText xml:space="preserve"> REF _Ref83657478 \r \h </w:instrText>
      </w:r>
      <w:r>
        <w:fldChar w:fldCharType="separate"/>
      </w:r>
      <w:r w:rsidR="00F81B30">
        <w:t>c</w:t>
      </w:r>
      <w:r>
        <w:fldChar w:fldCharType="end"/>
      </w:r>
      <w:r>
        <w:t xml:space="preserve"> above</w:t>
      </w:r>
      <w:r w:rsidRPr="00AD090F">
        <w:t>) and schedule</w:t>
      </w:r>
      <w:r w:rsidR="00AE2C1F">
        <w:t>;</w:t>
      </w:r>
    </w:p>
    <w:p w:rsidR="00A515A9" w:rsidRDefault="00A515A9" w:rsidP="00CB30CA">
      <w:pPr>
        <w:pStyle w:val="SOWSubL1-ASDEFCON"/>
      </w:pPr>
      <w:r>
        <w:t>if relating to enhancing the Capability or related capabilities:</w:t>
      </w:r>
    </w:p>
    <w:p w:rsidR="00A515A9" w:rsidRDefault="00DC691D" w:rsidP="00A515A9">
      <w:pPr>
        <w:pStyle w:val="SOWSubL2-ASDEFCON"/>
      </w:pPr>
      <w:r>
        <w:t>an overview of the functionality and performance of the system or systems that would be affected;</w:t>
      </w:r>
    </w:p>
    <w:p w:rsidR="00DC691D" w:rsidRDefault="00DC691D" w:rsidP="00A515A9">
      <w:pPr>
        <w:pStyle w:val="SOWSubL2-ASDEFCON"/>
      </w:pPr>
      <w:r>
        <w:t>a description of the products affected and/or proposed to be introduced;</w:t>
      </w:r>
    </w:p>
    <w:p w:rsidR="00DC691D" w:rsidRDefault="00DC691D" w:rsidP="00A515A9">
      <w:pPr>
        <w:pStyle w:val="SOWSubL2-ASDEFCON"/>
      </w:pPr>
      <w:r>
        <w:t xml:space="preserve">an assessment </w:t>
      </w:r>
      <w:r w:rsidRPr="004D0987">
        <w:t xml:space="preserve">in relation to the technical risk introduced by the implementation of </w:t>
      </w:r>
      <w:r>
        <w:t>any</w:t>
      </w:r>
      <w:r w:rsidRPr="004D0987">
        <w:t xml:space="preserve"> design</w:t>
      </w:r>
      <w:r>
        <w:t xml:space="preserve"> changes; and</w:t>
      </w:r>
    </w:p>
    <w:p w:rsidR="00DC691D" w:rsidRDefault="00DC691D" w:rsidP="00A515A9">
      <w:pPr>
        <w:pStyle w:val="SOWSubL2-ASDEFCON"/>
      </w:pPr>
      <w:r w:rsidRPr="00AD090F">
        <w:t>the implications for cost (</w:t>
      </w:r>
      <w:r>
        <w:t xml:space="preserve">as per subclause </w:t>
      </w:r>
      <w:r>
        <w:fldChar w:fldCharType="begin"/>
      </w:r>
      <w:r>
        <w:instrText xml:space="preserve"> REF _Ref83657478 \r \h </w:instrText>
      </w:r>
      <w:r>
        <w:fldChar w:fldCharType="separate"/>
      </w:r>
      <w:r w:rsidR="00F81B30">
        <w:t>c</w:t>
      </w:r>
      <w:r>
        <w:fldChar w:fldCharType="end"/>
      </w:r>
      <w:r>
        <w:t xml:space="preserve"> above</w:t>
      </w:r>
      <w:r w:rsidRPr="00AD090F">
        <w:t>) and schedule</w:t>
      </w:r>
      <w:r>
        <w:t>;</w:t>
      </w:r>
    </w:p>
    <w:p w:rsidR="00AE2C1F" w:rsidRDefault="00AE2C1F" w:rsidP="00CB30CA">
      <w:pPr>
        <w:pStyle w:val="SOWSubL1-ASDEFCON"/>
      </w:pPr>
      <w:r>
        <w:t>the assessed priority;</w:t>
      </w:r>
    </w:p>
    <w:p w:rsidR="00AE2C1F" w:rsidRDefault="003571E6" w:rsidP="00CB30CA">
      <w:pPr>
        <w:pStyle w:val="SOWSubL1-ASDEFCON"/>
      </w:pPr>
      <w:r>
        <w:t xml:space="preserve">any </w:t>
      </w:r>
      <w:r w:rsidR="00AE2C1F">
        <w:t xml:space="preserve">impact on the Contractor and Subcontractors and, where applicable, the Commonwealth, including any implications for operations, </w:t>
      </w:r>
      <w:r w:rsidR="00A515A9">
        <w:t xml:space="preserve">sustainment, </w:t>
      </w:r>
      <w:r w:rsidR="00DC691D">
        <w:t xml:space="preserve">supportability, survivability, </w:t>
      </w:r>
      <w:r w:rsidR="00AE2C1F">
        <w:t>safety and security;</w:t>
      </w:r>
    </w:p>
    <w:p w:rsidR="00AE2C1F" w:rsidRDefault="00AE2C1F" w:rsidP="00CB30CA">
      <w:pPr>
        <w:pStyle w:val="SOWSubL1-ASDEFCON"/>
      </w:pPr>
      <w:r>
        <w:t xml:space="preserve">the required changes to the Contract to incorporate the potential </w:t>
      </w:r>
      <w:r w:rsidR="00791C85">
        <w:t>IE</w:t>
      </w:r>
      <w:r>
        <w:t>;</w:t>
      </w:r>
    </w:p>
    <w:p w:rsidR="00DC691D" w:rsidRDefault="00AE2C1F" w:rsidP="00CB30CA">
      <w:pPr>
        <w:pStyle w:val="SOWSubL1-ASDEFCON"/>
      </w:pPr>
      <w:r>
        <w:t xml:space="preserve">the Contractor’s expectations of the Commonwealth in delivering the envisaged benefits </w:t>
      </w:r>
      <w:r w:rsidR="003571E6">
        <w:t xml:space="preserve">of </w:t>
      </w:r>
      <w:r>
        <w:t xml:space="preserve">the </w:t>
      </w:r>
      <w:r w:rsidR="00791C85">
        <w:t>IE</w:t>
      </w:r>
      <w:r w:rsidR="00DB36B1">
        <w:t xml:space="preserve"> (eg, in relation to funding or participating in the implementation of the </w:t>
      </w:r>
      <w:r w:rsidR="00791C85">
        <w:t>IE</w:t>
      </w:r>
      <w:r w:rsidR="00DC691D" w:rsidRPr="00DC691D">
        <w:t xml:space="preserve"> </w:t>
      </w:r>
      <w:r w:rsidR="00DC691D">
        <w:t>for a proposal to reduce TCO</w:t>
      </w:r>
      <w:r w:rsidR="00DB36B1">
        <w:t>)</w:t>
      </w:r>
      <w:r w:rsidR="00DC691D">
        <w:t>; and</w:t>
      </w:r>
    </w:p>
    <w:p w:rsidR="00AE2C1F" w:rsidRDefault="00DC691D" w:rsidP="000952DF">
      <w:pPr>
        <w:pStyle w:val="SOWSubL1-ASDEFCON"/>
      </w:pPr>
      <w:r w:rsidRPr="00DC691D">
        <w:t>any other information that enables the Commonwealth to f</w:t>
      </w:r>
      <w:r>
        <w:t>ully understand the proposed IE and be able to decide whether or not to progress it</w:t>
      </w:r>
      <w:r w:rsidR="00AE2C1F">
        <w:t>.</w:t>
      </w:r>
    </w:p>
    <w:p w:rsidR="00AE2C1F" w:rsidRDefault="00AE2C1F" w:rsidP="00C6774D">
      <w:pPr>
        <w:pStyle w:val="SOWHL3-ASDEFCON"/>
      </w:pPr>
      <w:r>
        <w:t xml:space="preserve">Detailed Description of the Potential </w:t>
      </w:r>
      <w:r w:rsidR="00791C85">
        <w:t>IE</w:t>
      </w:r>
    </w:p>
    <w:p w:rsidR="00AE2C1F" w:rsidRDefault="00AE2C1F" w:rsidP="00C6774D">
      <w:pPr>
        <w:pStyle w:val="SOWTL4-ASDEFCON"/>
      </w:pPr>
      <w:r>
        <w:t xml:space="preserve">The </w:t>
      </w:r>
      <w:r w:rsidR="008E5F50">
        <w:t>I</w:t>
      </w:r>
      <w:r w:rsidR="00F80F1B">
        <w:t>EAIR</w:t>
      </w:r>
      <w:r>
        <w:t xml:space="preserve"> shall provide a detailed description of the costs, benefits and risks associated with each potential </w:t>
      </w:r>
      <w:r w:rsidR="00791C85">
        <w:t>IE</w:t>
      </w:r>
      <w:r>
        <w:t>, including:</w:t>
      </w:r>
    </w:p>
    <w:p w:rsidR="00D269E4" w:rsidRDefault="00D269E4" w:rsidP="00C6774D">
      <w:pPr>
        <w:pStyle w:val="SOWSubL1-ASDEFCON"/>
      </w:pPr>
      <w:r>
        <w:t>where the potential IE involves enhancing Capability and/or related capabilities, an accompanying ECP to set out the details for the proposed Configuration Change(s);</w:t>
      </w:r>
    </w:p>
    <w:p w:rsidR="00AE2C1F" w:rsidRDefault="00AE2C1F" w:rsidP="00C6774D">
      <w:pPr>
        <w:pStyle w:val="SOWSubL1-ASDEFCON"/>
      </w:pPr>
      <w:r>
        <w:t xml:space="preserve">the underpinning analyses that support the Contractor’s assessment of the </w:t>
      </w:r>
      <w:r w:rsidR="00D269E4">
        <w:t xml:space="preserve">costs involved and/or the </w:t>
      </w:r>
      <w:r>
        <w:t>cost-savings to be achieved, including:</w:t>
      </w:r>
    </w:p>
    <w:p w:rsidR="00AE2C1F" w:rsidRDefault="00AE2C1F" w:rsidP="00CB30CA">
      <w:pPr>
        <w:pStyle w:val="SOWSubL2-ASDEFCON"/>
      </w:pPr>
      <w:r>
        <w:t>sources of data;</w:t>
      </w:r>
    </w:p>
    <w:p w:rsidR="00AE2C1F" w:rsidRDefault="00AE2C1F" w:rsidP="00CB30CA">
      <w:pPr>
        <w:pStyle w:val="SOWSubL2-ASDEFCON"/>
      </w:pPr>
      <w:r>
        <w:t>mechanisms used to validate the source data (if required);</w:t>
      </w:r>
    </w:p>
    <w:p w:rsidR="006037C8" w:rsidRDefault="006037C8" w:rsidP="00CB30CA">
      <w:pPr>
        <w:pStyle w:val="SOWSubL2-ASDEFCON"/>
      </w:pPr>
      <w:r>
        <w:t xml:space="preserve">cross-references to the applicable data sets used </w:t>
      </w:r>
      <w:r w:rsidR="00762852">
        <w:t>for cost</w:t>
      </w:r>
      <w:r>
        <w:t xml:space="preserve"> estimat</w:t>
      </w:r>
      <w:r w:rsidR="00762852">
        <w:t>ion</w:t>
      </w:r>
      <w:r>
        <w:t>;</w:t>
      </w:r>
    </w:p>
    <w:p w:rsidR="00AE2C1F" w:rsidRDefault="00AE2C1F" w:rsidP="00CB30CA">
      <w:pPr>
        <w:pStyle w:val="SOWSubL2-ASDEFCON"/>
      </w:pPr>
      <w:r>
        <w:t xml:space="preserve">risks associated with </w:t>
      </w:r>
      <w:r w:rsidR="00D269E4">
        <w:t xml:space="preserve">the cost estimates, including, where applicable, </w:t>
      </w:r>
      <w:r>
        <w:t>achieving the assessed cost-savings; and</w:t>
      </w:r>
    </w:p>
    <w:p w:rsidR="00AE2C1F" w:rsidRDefault="00AE2C1F" w:rsidP="00CB30CA">
      <w:pPr>
        <w:pStyle w:val="SOWSubL2-ASDEFCON"/>
      </w:pPr>
      <w:r>
        <w:t>risk treatments required to mitigate the impact of the identified risks;</w:t>
      </w:r>
    </w:p>
    <w:p w:rsidR="00AE2C1F" w:rsidRDefault="00330DBD" w:rsidP="00CB30CA">
      <w:pPr>
        <w:pStyle w:val="SOWSubL1-ASDEFCON"/>
      </w:pPr>
      <w:r>
        <w:t xml:space="preserve">where the potential IE involves reducing TCO or enhancing AIC, </w:t>
      </w:r>
      <w:r w:rsidR="00AE2C1F">
        <w:t xml:space="preserve">the impact on all parties associated with the </w:t>
      </w:r>
      <w:r w:rsidR="00791C85">
        <w:t>IE</w:t>
      </w:r>
      <w:r w:rsidR="00AE2C1F">
        <w:t>, such as</w:t>
      </w:r>
      <w:r>
        <w:t xml:space="preserve"> (where applicable)</w:t>
      </w:r>
      <w:r w:rsidR="00AE2C1F">
        <w:t>:</w:t>
      </w:r>
    </w:p>
    <w:p w:rsidR="00AE2C1F" w:rsidRDefault="006037C8" w:rsidP="00CB30CA">
      <w:pPr>
        <w:pStyle w:val="SOWSubL2-ASDEFCON"/>
      </w:pPr>
      <w:r>
        <w:t xml:space="preserve">changes </w:t>
      </w:r>
      <w:r w:rsidR="00AE2C1F">
        <w:t>in work scope;</w:t>
      </w:r>
    </w:p>
    <w:p w:rsidR="00AE2C1F" w:rsidRDefault="00AE2C1F" w:rsidP="00CB30CA">
      <w:pPr>
        <w:pStyle w:val="SOWSubL2-ASDEFCON"/>
      </w:pPr>
      <w:r>
        <w:t>reductions in unnecessary processing of work or handling of work products;</w:t>
      </w:r>
    </w:p>
    <w:p w:rsidR="00AE2C1F" w:rsidRDefault="00AE2C1F" w:rsidP="00CB30CA">
      <w:pPr>
        <w:pStyle w:val="SOWSubL2-ASDEFCON"/>
      </w:pPr>
      <w:r>
        <w:t>changes to the Contractor’s processes (eg, as defined in the Contract or in an Approved plan), the Commonwealth’s processes, or both (such as at a point of interface between the parties);</w:t>
      </w:r>
    </w:p>
    <w:p w:rsidR="00AE2C1F" w:rsidRDefault="00AE2C1F" w:rsidP="00CB30CA">
      <w:pPr>
        <w:pStyle w:val="SOWSubL2-ASDEFCON"/>
      </w:pPr>
      <w:r>
        <w:t>transfer of responsibilities and/or work between the C</w:t>
      </w:r>
      <w:r w:rsidR="00AC21E5">
        <w:t>ontractor and the Commonwealth</w:t>
      </w:r>
      <w:r w:rsidR="00330DBD">
        <w:t xml:space="preserve"> or between the Contractor and a Subcontractor</w:t>
      </w:r>
      <w:r w:rsidR="00AC21E5">
        <w:t>;</w:t>
      </w:r>
    </w:p>
    <w:p w:rsidR="00AE2C1F" w:rsidRDefault="00AE2C1F" w:rsidP="00CB30CA">
      <w:pPr>
        <w:pStyle w:val="SOWSubL2-ASDEFCON"/>
      </w:pPr>
      <w:r>
        <w:t>transfer of risk between the Contractor and the Commonwealth;</w:t>
      </w:r>
      <w:r w:rsidR="00AC21E5">
        <w:t xml:space="preserve"> and</w:t>
      </w:r>
    </w:p>
    <w:p w:rsidR="00AC21E5" w:rsidRDefault="00AC21E5" w:rsidP="00CB30CA">
      <w:pPr>
        <w:pStyle w:val="SOWSubL2-ASDEFCON"/>
      </w:pPr>
      <w:r>
        <w:t xml:space="preserve">impact on Australian </w:t>
      </w:r>
      <w:r w:rsidR="00330DBD">
        <w:t xml:space="preserve">Industry, including Local Businesses and </w:t>
      </w:r>
      <w:r>
        <w:t>Small-to-Medium Enterprises (SMEs);</w:t>
      </w:r>
    </w:p>
    <w:p w:rsidR="00AE2C1F" w:rsidRDefault="00AE2C1F" w:rsidP="00CB30CA">
      <w:pPr>
        <w:pStyle w:val="SOWSubL1-ASDEFCON"/>
      </w:pPr>
      <w:r>
        <w:t xml:space="preserve">the identification of any critical assumptions (eg, sponsorship, workload, resource availability, and Commonwealth resource requirements) associated with achieving the </w:t>
      </w:r>
      <w:r w:rsidR="00CB4620">
        <w:t xml:space="preserve">benefits </w:t>
      </w:r>
      <w:r w:rsidR="00D269E4">
        <w:t xml:space="preserve">and other outcomes </w:t>
      </w:r>
      <w:r w:rsidR="00CB4620">
        <w:t>for</w:t>
      </w:r>
      <w:r>
        <w:t xml:space="preserve"> the potential </w:t>
      </w:r>
      <w:r w:rsidR="00791C85">
        <w:t>IE</w:t>
      </w:r>
      <w:r>
        <w:t xml:space="preserve"> and </w:t>
      </w:r>
      <w:r w:rsidR="006037C8">
        <w:t xml:space="preserve">a </w:t>
      </w:r>
      <w:r>
        <w:t>descri</w:t>
      </w:r>
      <w:r w:rsidR="006037C8">
        <w:t>ption of</w:t>
      </w:r>
      <w:r>
        <w:t xml:space="preserve"> how each </w:t>
      </w:r>
      <w:r w:rsidR="006037C8">
        <w:t xml:space="preserve">assumption </w:t>
      </w:r>
      <w:r>
        <w:t xml:space="preserve">affects the associated implementation plan for achieving the </w:t>
      </w:r>
      <w:r w:rsidR="00CB4620">
        <w:t>benefits</w:t>
      </w:r>
      <w:r w:rsidR="00D269E4">
        <w:t xml:space="preserve"> and other outcomes</w:t>
      </w:r>
      <w:r>
        <w:t>;</w:t>
      </w:r>
    </w:p>
    <w:p w:rsidR="00AE2C1F" w:rsidRDefault="00AE2C1F" w:rsidP="00CB30CA">
      <w:pPr>
        <w:pStyle w:val="SOWSubL1-ASDEFCON"/>
      </w:pPr>
      <w:r>
        <w:t xml:space="preserve">the identification of any barriers, including non-technological barriers such as organisational culture, which </w:t>
      </w:r>
      <w:r w:rsidR="00254077">
        <w:t xml:space="preserve">require addressing </w:t>
      </w:r>
      <w:r w:rsidR="006037C8">
        <w:t xml:space="preserve">in order </w:t>
      </w:r>
      <w:r>
        <w:t xml:space="preserve">to achieve the identified </w:t>
      </w:r>
      <w:r w:rsidR="00CB4620">
        <w:t>benefits</w:t>
      </w:r>
      <w:r w:rsidR="00330DBD">
        <w:t xml:space="preserve"> and other outcomes</w:t>
      </w:r>
      <w:r w:rsidR="00CB4620">
        <w:t>, including</w:t>
      </w:r>
      <w:r>
        <w:t xml:space="preserve"> a description of the strategies to mitigate the identified barriers; and</w:t>
      </w:r>
    </w:p>
    <w:p w:rsidR="00AE2C1F" w:rsidRDefault="00AE2C1F" w:rsidP="00CB30CA">
      <w:pPr>
        <w:pStyle w:val="SOWSubL1-ASDEFCON"/>
      </w:pPr>
      <w:r>
        <w:t xml:space="preserve">details of required changes to the Contract to enable the </w:t>
      </w:r>
      <w:r w:rsidR="00791C85">
        <w:t>IE</w:t>
      </w:r>
      <w:r>
        <w:t xml:space="preserve"> </w:t>
      </w:r>
      <w:r w:rsidR="00CB4620">
        <w:t xml:space="preserve">benefits </w:t>
      </w:r>
      <w:r w:rsidR="00330DBD">
        <w:t xml:space="preserve">and other outcomes </w:t>
      </w:r>
      <w:r>
        <w:t>to be achieved, including, where applicable, the Contractor’s recommendations in relation to:</w:t>
      </w:r>
    </w:p>
    <w:p w:rsidR="00AE2C1F" w:rsidRDefault="00AE2C1F" w:rsidP="00CB30CA">
      <w:pPr>
        <w:pStyle w:val="SOWSubL2-ASDEFCON"/>
      </w:pPr>
      <w:r>
        <w:t xml:space="preserve">the timeframe for incorporating the </w:t>
      </w:r>
      <w:r w:rsidR="00330DBD">
        <w:t xml:space="preserve">potential </w:t>
      </w:r>
      <w:r w:rsidR="00791C85">
        <w:t>IE</w:t>
      </w:r>
      <w:r>
        <w:t xml:space="preserve"> into the Contract; and</w:t>
      </w:r>
    </w:p>
    <w:p w:rsidR="00AE2C1F" w:rsidRDefault="00330DBD" w:rsidP="00CB30CA">
      <w:pPr>
        <w:pStyle w:val="SOWSubL2-ASDEFCON"/>
      </w:pPr>
      <w:r>
        <w:t xml:space="preserve">where the potential IE involves reducing TCO, </w:t>
      </w:r>
      <w:r w:rsidR="00AE2C1F">
        <w:t xml:space="preserve">the timeframe for, and quantum of, any reduction to the </w:t>
      </w:r>
      <w:r w:rsidR="001E6FA5">
        <w:t xml:space="preserve">amounts payable by the Commonwealth under the Contract </w:t>
      </w:r>
      <w:r w:rsidR="00AE2C1F">
        <w:t xml:space="preserve">to provide the best balance between any return on investment made by the Contractor and the need for the Commonwealth to realise the benefits associated with the </w:t>
      </w:r>
      <w:r w:rsidR="00791C85">
        <w:t>IE</w:t>
      </w:r>
      <w:r w:rsidR="00AE2C1F">
        <w:t>.</w:t>
      </w:r>
    </w:p>
    <w:p w:rsidR="00AE2C1F" w:rsidRDefault="00AE2C1F" w:rsidP="00C6774D">
      <w:pPr>
        <w:pStyle w:val="SOWHL3-ASDEFCON"/>
      </w:pPr>
      <w:r>
        <w:t xml:space="preserve">Overview of the Implementation Requirements for the Potential </w:t>
      </w:r>
      <w:r w:rsidR="00791C85">
        <w:t>IE</w:t>
      </w:r>
    </w:p>
    <w:p w:rsidR="00AE2C1F" w:rsidRPr="00924CC6" w:rsidRDefault="00AE2C1F" w:rsidP="00C6774D">
      <w:pPr>
        <w:pStyle w:val="SOWTL4-ASDEFCON"/>
      </w:pPr>
      <w:r w:rsidRPr="00924CC6">
        <w:t xml:space="preserve">The </w:t>
      </w:r>
      <w:r w:rsidR="008E5F50">
        <w:t>I</w:t>
      </w:r>
      <w:r w:rsidR="00F80F1B">
        <w:t>EAIR</w:t>
      </w:r>
      <w:r w:rsidRPr="00924CC6">
        <w:t xml:space="preserve"> shall provide an assessment of the scope of work associated with implementing the potential </w:t>
      </w:r>
      <w:r w:rsidR="00791C85">
        <w:t>IE</w:t>
      </w:r>
      <w:r w:rsidRPr="00924CC6">
        <w:t>, including:</w:t>
      </w:r>
    </w:p>
    <w:p w:rsidR="00AE2C1F" w:rsidRPr="00924CC6" w:rsidRDefault="00AE2C1F" w:rsidP="00C6774D">
      <w:pPr>
        <w:pStyle w:val="SOWSubL1-ASDEFCON"/>
      </w:pPr>
      <w:r w:rsidRPr="00924CC6">
        <w:t xml:space="preserve">the proposed method of implementing the potential </w:t>
      </w:r>
      <w:r w:rsidR="00791C85">
        <w:t>IE</w:t>
      </w:r>
      <w:r w:rsidRPr="00924CC6">
        <w:t xml:space="preserve">, including management arrangements and proposed </w:t>
      </w:r>
      <w:r w:rsidR="00CB4620">
        <w:t xml:space="preserve">entities (eg, Contractor personnel, Subcontractors, other </w:t>
      </w:r>
      <w:r w:rsidRPr="00924CC6">
        <w:t>contractors</w:t>
      </w:r>
      <w:r w:rsidR="00CB4620">
        <w:t>, and/or the Commonwealth)</w:t>
      </w:r>
      <w:r w:rsidRPr="00924CC6">
        <w:t xml:space="preserve"> to carry out key work packages;</w:t>
      </w:r>
    </w:p>
    <w:p w:rsidR="00AE2C1F" w:rsidRPr="00924CC6" w:rsidRDefault="00AE2C1F" w:rsidP="00CB30CA">
      <w:pPr>
        <w:pStyle w:val="SOWSubL1-ASDEFCON"/>
      </w:pPr>
      <w:r w:rsidRPr="00924CC6">
        <w:t xml:space="preserve">the estimated costs and resource requirements for implementing the potential </w:t>
      </w:r>
      <w:r w:rsidR="00791C85">
        <w:t>IE</w:t>
      </w:r>
      <w:r w:rsidRPr="00924CC6">
        <w:t>, including the tolerances associated with the cost and resource estimates;</w:t>
      </w:r>
    </w:p>
    <w:p w:rsidR="00AE2C1F" w:rsidRPr="00924CC6" w:rsidRDefault="00AE2C1F" w:rsidP="00CB30CA">
      <w:pPr>
        <w:pStyle w:val="SOWSubL1-ASDEFCON"/>
      </w:pPr>
      <w:r w:rsidRPr="00924CC6">
        <w:t xml:space="preserve">the proposed schedule to achieve </w:t>
      </w:r>
      <w:r w:rsidR="00BA4DF5">
        <w:t>the identified</w:t>
      </w:r>
      <w:r w:rsidR="00BA4DF5" w:rsidRPr="00924CC6">
        <w:t xml:space="preserve"> </w:t>
      </w:r>
      <w:r w:rsidRPr="00924CC6">
        <w:t>outcomes;</w:t>
      </w:r>
    </w:p>
    <w:p w:rsidR="00AE2C1F" w:rsidRPr="00924CC6" w:rsidRDefault="00AE2C1F" w:rsidP="00CB30CA">
      <w:pPr>
        <w:pStyle w:val="SOWSubL1-ASDEFCON"/>
      </w:pPr>
      <w:r w:rsidRPr="00924CC6">
        <w:t>any alternative solutions and/or implementation strategies, where applicable;</w:t>
      </w:r>
    </w:p>
    <w:p w:rsidR="00AE2C1F" w:rsidRPr="00924CC6" w:rsidRDefault="00AE2C1F" w:rsidP="00CB30CA">
      <w:pPr>
        <w:pStyle w:val="SOWSubL1-ASDEFCON"/>
      </w:pPr>
      <w:r w:rsidRPr="00924CC6">
        <w:t xml:space="preserve">whether or not the implementation of the potential </w:t>
      </w:r>
      <w:r w:rsidR="00791C85">
        <w:t>IE</w:t>
      </w:r>
      <w:r w:rsidRPr="00924CC6">
        <w:t xml:space="preserve"> is likely to have an adverse impact on other Approved </w:t>
      </w:r>
      <w:r w:rsidR="00BA4DF5">
        <w:t>IEs</w:t>
      </w:r>
      <w:r w:rsidR="00BA4DF5" w:rsidRPr="00924CC6">
        <w:t xml:space="preserve"> </w:t>
      </w:r>
      <w:r w:rsidRPr="00924CC6">
        <w:t>or existing Contract work, including such aspects as cost, schedule, and Mission System availability or performance;</w:t>
      </w:r>
    </w:p>
    <w:p w:rsidR="00AE2C1F" w:rsidRPr="00924CC6" w:rsidRDefault="00AE2C1F" w:rsidP="00CB30CA">
      <w:pPr>
        <w:pStyle w:val="SOWSubL1-ASDEFCON"/>
      </w:pPr>
      <w:r w:rsidRPr="00924CC6">
        <w:t>risks associated with implementation; and</w:t>
      </w:r>
    </w:p>
    <w:p w:rsidR="00AE2C1F" w:rsidRPr="00924CC6" w:rsidRDefault="00AE2C1F" w:rsidP="00BA4DF5">
      <w:pPr>
        <w:pStyle w:val="SOWSubL1-ASDEFCON"/>
      </w:pPr>
      <w:r w:rsidRPr="00924CC6">
        <w:t xml:space="preserve">details of the Contractor’s requirements of the Commonwealth to implement the potential </w:t>
      </w:r>
      <w:r w:rsidR="00791C85">
        <w:t>IE</w:t>
      </w:r>
      <w:r w:rsidRPr="00924CC6">
        <w:t xml:space="preserve">, including a fully detailed cost breakdown where </w:t>
      </w:r>
      <w:r w:rsidR="006E24B3" w:rsidRPr="00924CC6">
        <w:t>the Commonwealth has indicated a preparedness to assist with implementation costs</w:t>
      </w:r>
      <w:r w:rsidR="006E24B3">
        <w:t>.</w:t>
      </w:r>
    </w:p>
    <w:sectPr w:rsidR="00AE2C1F" w:rsidRPr="00924CC6" w:rsidSect="002818C8">
      <w:headerReference w:type="default" r:id="rId8"/>
      <w:footerReference w:type="default" r:id="rId9"/>
      <w:pgSz w:w="11906" w:h="16838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6BA" w:rsidRDefault="00DE36BA">
      <w:r>
        <w:separator/>
      </w:r>
    </w:p>
  </w:endnote>
  <w:endnote w:type="continuationSeparator" w:id="0">
    <w:p w:rsidR="00DE36BA" w:rsidRDefault="00DE36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736CAE" w:rsidTr="00736CAE">
      <w:tc>
        <w:tcPr>
          <w:tcW w:w="2500" w:type="pct"/>
        </w:tcPr>
        <w:p w:rsidR="00736CAE" w:rsidRDefault="00736CAE" w:rsidP="00736CAE">
          <w:pPr>
            <w:pStyle w:val="ASDEFCONHeaderFooterLeft"/>
          </w:pPr>
        </w:p>
      </w:tc>
      <w:tc>
        <w:tcPr>
          <w:tcW w:w="2500" w:type="pct"/>
        </w:tcPr>
        <w:p w:rsidR="00736CAE" w:rsidRPr="00781070" w:rsidRDefault="00781070" w:rsidP="00736CAE">
          <w:pPr>
            <w:pStyle w:val="ASDEFCONHeaderFooterRight"/>
            <w:rPr>
              <w:szCs w:val="16"/>
            </w:rPr>
          </w:pPr>
          <w:r w:rsidRPr="00781070">
            <w:rPr>
              <w:rStyle w:val="PageNumber"/>
              <w:color w:val="auto"/>
              <w:szCs w:val="16"/>
            </w:rPr>
            <w:fldChar w:fldCharType="begin"/>
          </w:r>
          <w:r w:rsidRPr="00781070">
            <w:rPr>
              <w:rStyle w:val="PageNumber"/>
              <w:color w:val="auto"/>
              <w:szCs w:val="16"/>
            </w:rPr>
            <w:instrText xml:space="preserve"> PAGE </w:instrText>
          </w:r>
          <w:r w:rsidRPr="00781070">
            <w:rPr>
              <w:rStyle w:val="PageNumber"/>
              <w:color w:val="auto"/>
              <w:szCs w:val="16"/>
            </w:rPr>
            <w:fldChar w:fldCharType="separate"/>
          </w:r>
          <w:r w:rsidR="00F81B30">
            <w:rPr>
              <w:rStyle w:val="PageNumber"/>
              <w:noProof/>
              <w:color w:val="auto"/>
              <w:szCs w:val="16"/>
            </w:rPr>
            <w:t>1</w:t>
          </w:r>
          <w:r w:rsidRPr="00781070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736CAE" w:rsidTr="00736CAE">
      <w:tc>
        <w:tcPr>
          <w:tcW w:w="5000" w:type="pct"/>
          <w:gridSpan w:val="2"/>
        </w:tcPr>
        <w:p w:rsidR="00736CAE" w:rsidRDefault="00C948BB" w:rsidP="00736CAE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F81B30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</w:tbl>
  <w:p w:rsidR="00736CAE" w:rsidRPr="00736CAE" w:rsidRDefault="00736CAE" w:rsidP="00736CA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6BA" w:rsidRDefault="00DE36BA">
      <w:r>
        <w:separator/>
      </w:r>
    </w:p>
  </w:footnote>
  <w:footnote w:type="continuationSeparator" w:id="0">
    <w:p w:rsidR="00DE36BA" w:rsidRDefault="00DE36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6"/>
    </w:tblGrid>
    <w:tr w:rsidR="00736CAE" w:rsidTr="00736CAE">
      <w:tc>
        <w:tcPr>
          <w:tcW w:w="5000" w:type="pct"/>
          <w:gridSpan w:val="2"/>
        </w:tcPr>
        <w:p w:rsidR="00736CAE" w:rsidRDefault="00C948BB" w:rsidP="00736CAE">
          <w:pPr>
            <w:pStyle w:val="ASDEFCONHeaderFooterClassification"/>
          </w:pPr>
          <w:r>
            <w:rPr>
              <w:b w:val="0"/>
            </w:rPr>
            <w:fldChar w:fldCharType="begin"/>
          </w:r>
          <w:r>
            <w:rPr>
              <w:b w:val="0"/>
            </w:rPr>
            <w:instrText xml:space="preserve"> DOCPROPERTY  Classification  \* MERGEFORMAT </w:instrText>
          </w:r>
          <w:r>
            <w:rPr>
              <w:b w:val="0"/>
            </w:rPr>
            <w:fldChar w:fldCharType="separate"/>
          </w:r>
          <w:r w:rsidR="00F81B30">
            <w:rPr>
              <w:b w:val="0"/>
            </w:rPr>
            <w:t>OFFICIAL</w:t>
          </w:r>
          <w:r>
            <w:rPr>
              <w:b w:val="0"/>
            </w:rPr>
            <w:fldChar w:fldCharType="end"/>
          </w:r>
        </w:p>
      </w:tc>
    </w:tr>
    <w:tr w:rsidR="00736CAE" w:rsidTr="00736CAE">
      <w:tc>
        <w:tcPr>
          <w:tcW w:w="2500" w:type="pct"/>
        </w:tcPr>
        <w:p w:rsidR="00736CAE" w:rsidRDefault="00F81B30" w:rsidP="00736CAE">
          <w:pPr>
            <w:pStyle w:val="ASDEFCONHeaderFooterLeft"/>
          </w:pPr>
          <w:r>
            <w:fldChar w:fldCharType="begin"/>
          </w:r>
          <w:r>
            <w:instrText xml:space="preserve"> DOCPROPERT</w:instrText>
          </w:r>
          <w:r>
            <w:instrText xml:space="preserve">Y Header_Left </w:instrText>
          </w:r>
          <w:r>
            <w:fldChar w:fldCharType="separate"/>
          </w:r>
          <w:r>
            <w:t>ASDEFCON (Support)</w:t>
          </w:r>
          <w:r>
            <w:fldChar w:fldCharType="end"/>
          </w:r>
        </w:p>
      </w:tc>
      <w:tc>
        <w:tcPr>
          <w:tcW w:w="2500" w:type="pct"/>
        </w:tcPr>
        <w:p w:rsidR="00736CAE" w:rsidRDefault="00DE36BA" w:rsidP="00736CAE">
          <w:pPr>
            <w:pStyle w:val="ASDEFCONHeaderFooterRight"/>
          </w:pPr>
          <w:r>
            <w:fldChar w:fldCharType="begin"/>
          </w:r>
          <w:r>
            <w:instrText xml:space="preserve"> DOCPROPERTY  Title  \* MERGEFORMAT </w:instrText>
          </w:r>
          <w:r>
            <w:fldChar w:fldCharType="separate"/>
          </w:r>
          <w:r w:rsidR="00F81B30">
            <w:t>DID-SSM-IEAIR</w:t>
          </w:r>
          <w:r>
            <w:fldChar w:fldCharType="end"/>
          </w:r>
          <w:r w:rsidR="00A87F33">
            <w:t>-</w:t>
          </w:r>
          <w:r>
            <w:fldChar w:fldCharType="begin"/>
          </w:r>
          <w:r>
            <w:instrText xml:space="preserve"> DOCPROPERTY  Version  \* MERGEFORMAT </w:instrText>
          </w:r>
          <w:r>
            <w:fldChar w:fldCharType="separate"/>
          </w:r>
          <w:r w:rsidR="00F81B30">
            <w:t>V5.3</w:t>
          </w:r>
          <w:r>
            <w:fldChar w:fldCharType="end"/>
          </w:r>
        </w:p>
      </w:tc>
    </w:tr>
  </w:tbl>
  <w:p w:rsidR="00736CAE" w:rsidRPr="00736CAE" w:rsidRDefault="00736CAE" w:rsidP="00736CAE">
    <w:pPr>
      <w:pStyle w:val="Header"/>
      <w:rPr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Heading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Heading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Heading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Heading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Heading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2" w15:restartNumberingAfterBreak="0">
    <w:nsid w:val="039060CC"/>
    <w:multiLevelType w:val="singleLevel"/>
    <w:tmpl w:val="3BC429A2"/>
    <w:lvl w:ilvl="0">
      <w:start w:val="1"/>
      <w:numFmt w:val="decimal"/>
      <w:pStyle w:val="sspara"/>
      <w:lvlText w:val="(%1)"/>
      <w:lvlJc w:val="left"/>
      <w:pPr>
        <w:tabs>
          <w:tab w:val="num" w:pos="2410"/>
        </w:tabs>
        <w:ind w:left="2410" w:hanging="567"/>
      </w:pPr>
    </w:lvl>
  </w:abstractNum>
  <w:abstractNum w:abstractNumId="3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4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9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35BE7685"/>
    <w:multiLevelType w:val="singleLevel"/>
    <w:tmpl w:val="C9BEFCD0"/>
    <w:lvl w:ilvl="0">
      <w:start w:val="1"/>
      <w:numFmt w:val="lowerLetter"/>
      <w:pStyle w:val="spara"/>
      <w:lvlText w:val="%1."/>
      <w:lvlJc w:val="left"/>
      <w:pPr>
        <w:tabs>
          <w:tab w:val="num" w:pos="1843"/>
        </w:tabs>
        <w:ind w:left="1843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1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3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4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53285E90"/>
    <w:multiLevelType w:val="singleLevel"/>
    <w:tmpl w:val="342037A4"/>
    <w:lvl w:ilvl="0">
      <w:start w:val="1"/>
      <w:numFmt w:val="lowerLetter"/>
      <w:pStyle w:val="Indentlist"/>
      <w:lvlText w:val="%1."/>
      <w:lvlJc w:val="left"/>
      <w:pPr>
        <w:tabs>
          <w:tab w:val="num" w:pos="2552"/>
        </w:tabs>
        <w:ind w:left="2552" w:hanging="851"/>
      </w:pPr>
      <w:rPr>
        <w:rFonts w:hint="default"/>
      </w:rPr>
    </w:lvl>
  </w:abstractNum>
  <w:abstractNum w:abstractNumId="26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22A8C"/>
    <w:multiLevelType w:val="multilevel"/>
    <w:tmpl w:val="E972509E"/>
    <w:lvl w:ilvl="0">
      <w:start w:val="1"/>
      <w:numFmt w:val="decimal"/>
      <w:pStyle w:val="TextLevel4"/>
      <w:lvlText w:val="%1."/>
      <w:lvlJc w:val="left"/>
      <w:pPr>
        <w:tabs>
          <w:tab w:val="num" w:pos="1276"/>
        </w:tabs>
        <w:ind w:left="1276" w:hanging="1276"/>
      </w:p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1276"/>
      </w:pPr>
    </w:lvl>
    <w:lvl w:ilvl="2">
      <w:start w:val="1"/>
      <w:numFmt w:val="decimal"/>
      <w:lvlText w:val="%1.%2.%3"/>
      <w:lvlJc w:val="left"/>
      <w:pPr>
        <w:tabs>
          <w:tab w:val="num" w:pos="1276"/>
        </w:tabs>
        <w:ind w:left="1276" w:hanging="1276"/>
      </w:pPr>
    </w:lvl>
    <w:lvl w:ilvl="3">
      <w:start w:val="1"/>
      <w:numFmt w:val="decimal"/>
      <w:pStyle w:val="TextLevel4"/>
      <w:lvlText w:val="%1.%2.%3.%4"/>
      <w:lvlJc w:val="left"/>
      <w:pPr>
        <w:tabs>
          <w:tab w:val="num" w:pos="1276"/>
        </w:tabs>
        <w:ind w:left="1276" w:hanging="1276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1440" w:hanging="1440"/>
      </w:pPr>
    </w:lvl>
  </w:abstractNum>
  <w:abstractNum w:abstractNumId="30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7B27FA"/>
    <w:multiLevelType w:val="hybridMultilevel"/>
    <w:tmpl w:val="D3E0D148"/>
    <w:lvl w:ilvl="0" w:tplc="7336630C">
      <w:start w:val="1"/>
      <w:numFmt w:val="lowerLetter"/>
      <w:pStyle w:val="Notespara"/>
      <w:lvlText w:val="%1."/>
      <w:lvlJc w:val="left"/>
      <w:pPr>
        <w:tabs>
          <w:tab w:val="num" w:pos="851"/>
        </w:tabs>
        <w:ind w:left="851" w:hanging="851"/>
      </w:pPr>
      <w:rPr>
        <w:rFonts w:ascii="Times New Roman" w:hAnsi="Times New Roman" w:hint="default"/>
        <w:sz w:val="24"/>
      </w:rPr>
    </w:lvl>
    <w:lvl w:ilvl="1" w:tplc="55805F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3817F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C5635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9AE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827B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896CB9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5C037E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0092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7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8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7810495E"/>
    <w:multiLevelType w:val="singleLevel"/>
    <w:tmpl w:val="90CA269C"/>
    <w:lvl w:ilvl="0">
      <w:start w:val="1"/>
      <w:numFmt w:val="lowerLetter"/>
      <w:pStyle w:val="TablePara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40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2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1"/>
  </w:num>
  <w:num w:numId="3">
    <w:abstractNumId w:val="2"/>
  </w:num>
  <w:num w:numId="4">
    <w:abstractNumId w:val="16"/>
  </w:num>
  <w:num w:numId="5">
    <w:abstractNumId w:val="20"/>
  </w:num>
  <w:num w:numId="6">
    <w:abstractNumId w:val="8"/>
  </w:num>
  <w:num w:numId="7">
    <w:abstractNumId w:val="39"/>
  </w:num>
  <w:num w:numId="8">
    <w:abstractNumId w:val="25"/>
    <w:lvlOverride w:ilvl="0">
      <w:startOverride w:val="1"/>
    </w:lvlOverride>
  </w:num>
  <w:num w:numId="9">
    <w:abstractNumId w:val="33"/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3"/>
  </w:num>
  <w:num w:numId="13">
    <w:abstractNumId w:val="35"/>
  </w:num>
  <w:num w:numId="14">
    <w:abstractNumId w:val="21"/>
  </w:num>
  <w:num w:numId="15">
    <w:abstractNumId w:val="40"/>
  </w:num>
  <w:num w:numId="16">
    <w:abstractNumId w:val="14"/>
  </w:num>
  <w:num w:numId="17">
    <w:abstractNumId w:val="18"/>
  </w:num>
  <w:num w:numId="18">
    <w:abstractNumId w:val="42"/>
  </w:num>
  <w:num w:numId="19">
    <w:abstractNumId w:val="11"/>
  </w:num>
  <w:num w:numId="20">
    <w:abstractNumId w:val="9"/>
  </w:num>
  <w:num w:numId="21">
    <w:abstractNumId w:val="4"/>
  </w:num>
  <w:num w:numId="22">
    <w:abstractNumId w:val="6"/>
  </w:num>
  <w:num w:numId="23">
    <w:abstractNumId w:val="17"/>
  </w:num>
  <w:num w:numId="24">
    <w:abstractNumId w:val="3"/>
  </w:num>
  <w:num w:numId="25">
    <w:abstractNumId w:val="23"/>
  </w:num>
  <w:num w:numId="26">
    <w:abstractNumId w:val="37"/>
  </w:num>
  <w:num w:numId="27">
    <w:abstractNumId w:val="34"/>
  </w:num>
  <w:num w:numId="28">
    <w:abstractNumId w:val="0"/>
  </w:num>
  <w:num w:numId="29">
    <w:abstractNumId w:val="19"/>
  </w:num>
  <w:num w:numId="30">
    <w:abstractNumId w:val="22"/>
  </w:num>
  <w:num w:numId="31">
    <w:abstractNumId w:val="38"/>
  </w:num>
  <w:num w:numId="3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36"/>
  </w:num>
  <w:num w:numId="36">
    <w:abstractNumId w:val="7"/>
  </w:num>
  <w:num w:numId="37">
    <w:abstractNumId w:val="41"/>
  </w:num>
  <w:num w:numId="38">
    <w:abstractNumId w:val="15"/>
  </w:num>
  <w:num w:numId="39">
    <w:abstractNumId w:val="24"/>
  </w:num>
  <w:num w:numId="40">
    <w:abstractNumId w:val="10"/>
  </w:num>
  <w:num w:numId="41">
    <w:abstractNumId w:val="5"/>
  </w:num>
  <w:num w:numId="42">
    <w:abstractNumId w:val="28"/>
  </w:num>
  <w:num w:numId="43">
    <w:abstractNumId w:val="30"/>
  </w:num>
  <w:num w:numId="44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5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6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7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8">
    <w:abstractNumId w:val="32"/>
  </w:num>
  <w:num w:numId="49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50">
    <w:abstractNumId w:val="1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activeWritingStyle w:appName="MSWord" w:lang="en-AU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C91"/>
    <w:rsid w:val="00065C57"/>
    <w:rsid w:val="000D2EB8"/>
    <w:rsid w:val="00117EAC"/>
    <w:rsid w:val="001703A9"/>
    <w:rsid w:val="001D5B7B"/>
    <w:rsid w:val="001E0AD3"/>
    <w:rsid w:val="001E6FA5"/>
    <w:rsid w:val="001F2344"/>
    <w:rsid w:val="001F7BDD"/>
    <w:rsid w:val="00254077"/>
    <w:rsid w:val="002818C8"/>
    <w:rsid w:val="00290B5B"/>
    <w:rsid w:val="002912AC"/>
    <w:rsid w:val="0029206B"/>
    <w:rsid w:val="003106B8"/>
    <w:rsid w:val="00330DBD"/>
    <w:rsid w:val="00332C91"/>
    <w:rsid w:val="003571E6"/>
    <w:rsid w:val="00410190"/>
    <w:rsid w:val="004314BC"/>
    <w:rsid w:val="00485BAA"/>
    <w:rsid w:val="004B0699"/>
    <w:rsid w:val="004B5B40"/>
    <w:rsid w:val="004C14E1"/>
    <w:rsid w:val="004D2CC3"/>
    <w:rsid w:val="004E7514"/>
    <w:rsid w:val="005079E4"/>
    <w:rsid w:val="0053157A"/>
    <w:rsid w:val="00562356"/>
    <w:rsid w:val="00584E39"/>
    <w:rsid w:val="00586DDB"/>
    <w:rsid w:val="005870EE"/>
    <w:rsid w:val="005908BB"/>
    <w:rsid w:val="005A1831"/>
    <w:rsid w:val="005C5E27"/>
    <w:rsid w:val="006037C8"/>
    <w:rsid w:val="00614B05"/>
    <w:rsid w:val="00617316"/>
    <w:rsid w:val="006734FC"/>
    <w:rsid w:val="00686651"/>
    <w:rsid w:val="006B082A"/>
    <w:rsid w:val="006E24B3"/>
    <w:rsid w:val="00736CAE"/>
    <w:rsid w:val="00741B14"/>
    <w:rsid w:val="00762852"/>
    <w:rsid w:val="007714BC"/>
    <w:rsid w:val="00781070"/>
    <w:rsid w:val="00791C85"/>
    <w:rsid w:val="00794FDC"/>
    <w:rsid w:val="007B0639"/>
    <w:rsid w:val="007E0E30"/>
    <w:rsid w:val="007E7646"/>
    <w:rsid w:val="007F4443"/>
    <w:rsid w:val="00816680"/>
    <w:rsid w:val="00845499"/>
    <w:rsid w:val="008C7584"/>
    <w:rsid w:val="008E0855"/>
    <w:rsid w:val="008E5F50"/>
    <w:rsid w:val="00904FDB"/>
    <w:rsid w:val="00924CC6"/>
    <w:rsid w:val="0092719F"/>
    <w:rsid w:val="00930DEF"/>
    <w:rsid w:val="00945CD0"/>
    <w:rsid w:val="00986D56"/>
    <w:rsid w:val="009F6111"/>
    <w:rsid w:val="00A128D7"/>
    <w:rsid w:val="00A3542B"/>
    <w:rsid w:val="00A515A9"/>
    <w:rsid w:val="00A75A92"/>
    <w:rsid w:val="00A87F33"/>
    <w:rsid w:val="00A957F3"/>
    <w:rsid w:val="00AA5FE1"/>
    <w:rsid w:val="00AB4A39"/>
    <w:rsid w:val="00AC05A1"/>
    <w:rsid w:val="00AC21E5"/>
    <w:rsid w:val="00AE2C1F"/>
    <w:rsid w:val="00B351BD"/>
    <w:rsid w:val="00B41488"/>
    <w:rsid w:val="00B61A21"/>
    <w:rsid w:val="00BA1942"/>
    <w:rsid w:val="00BA4DF5"/>
    <w:rsid w:val="00BA742A"/>
    <w:rsid w:val="00BC1735"/>
    <w:rsid w:val="00BE6F22"/>
    <w:rsid w:val="00BF1D3A"/>
    <w:rsid w:val="00C17E06"/>
    <w:rsid w:val="00C52BE6"/>
    <w:rsid w:val="00C54811"/>
    <w:rsid w:val="00C6774D"/>
    <w:rsid w:val="00C70602"/>
    <w:rsid w:val="00C74247"/>
    <w:rsid w:val="00C948BB"/>
    <w:rsid w:val="00CB30CA"/>
    <w:rsid w:val="00CB4620"/>
    <w:rsid w:val="00CB536E"/>
    <w:rsid w:val="00D269E4"/>
    <w:rsid w:val="00D26DC3"/>
    <w:rsid w:val="00D60C46"/>
    <w:rsid w:val="00DB36B1"/>
    <w:rsid w:val="00DC691D"/>
    <w:rsid w:val="00DE36BA"/>
    <w:rsid w:val="00E24F6F"/>
    <w:rsid w:val="00E40B11"/>
    <w:rsid w:val="00EF374F"/>
    <w:rsid w:val="00F24600"/>
    <w:rsid w:val="00F353B4"/>
    <w:rsid w:val="00F44F99"/>
    <w:rsid w:val="00F458B4"/>
    <w:rsid w:val="00F6553D"/>
    <w:rsid w:val="00F77364"/>
    <w:rsid w:val="00F80F1B"/>
    <w:rsid w:val="00F81B30"/>
    <w:rsid w:val="00FF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1B30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aliases w:val="Para1,Top 1,ParaLevel1,Level 1 Para,Level 1 Para1,Level 1 Para2,Level 1 Para3,Level 1 Para4,Level 1 Para11,Level 1 Para21,Level 1 Para31,Level 1 Para5,Level 1 Para12,Level 1 Para22,Level 1 Para32,Level 1 Para6,Level 1 Para13,Level 1 Para23,1."/>
    <w:basedOn w:val="Normal"/>
    <w:next w:val="Normal"/>
    <w:link w:val="Heading1Char"/>
    <w:qFormat/>
    <w:rsid w:val="00F81B30"/>
    <w:pPr>
      <w:keepNext/>
      <w:numPr>
        <w:numId w:val="34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Para2,Head hdbk,Top 2,H2,h2 main heading,B Sub/Bold,B Sub/Bold1,B Sub/Bold2,B Sub/Bold11,h2 main heading1,h2 main heading2,B Sub/Bold3,B Sub/Bold12,h2 main heading3,B Sub/Bold4,B Sub/Bold13,SubPara,h2,a."/>
    <w:basedOn w:val="Normal"/>
    <w:next w:val="Normal"/>
    <w:link w:val="Heading2Char"/>
    <w:unhideWhenUsed/>
    <w:qFormat/>
    <w:rsid w:val="00F81B30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aliases w:val="Para3,head3hdbk,H3,C Sub-Sub/Italic,h3 sub heading,Head 3,Head 31,Head 32,C Sub-Sub/Italic1,3,Sub2Para,(1)"/>
    <w:basedOn w:val="Normal"/>
    <w:next w:val="Normal"/>
    <w:link w:val="Heading3Char"/>
    <w:uiPriority w:val="9"/>
    <w:qFormat/>
    <w:rsid w:val="00A3542B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aliases w:val="Para4,(a)"/>
    <w:basedOn w:val="Normal"/>
    <w:next w:val="Normal"/>
    <w:link w:val="Heading4Char"/>
    <w:uiPriority w:val="9"/>
    <w:qFormat/>
    <w:rsid w:val="00A3542B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aliases w:val="Para5,i."/>
    <w:basedOn w:val="Normal"/>
    <w:next w:val="Normal"/>
    <w:link w:val="Heading5Char"/>
    <w:qFormat/>
    <w:rsid w:val="005079E4"/>
    <w:pPr>
      <w:numPr>
        <w:ilvl w:val="4"/>
        <w:numId w:val="28"/>
      </w:numPr>
      <w:spacing w:before="240" w:after="60"/>
      <w:outlineLvl w:val="4"/>
    </w:pPr>
    <w:rPr>
      <w:sz w:val="22"/>
    </w:rPr>
  </w:style>
  <w:style w:type="paragraph" w:styleId="Heading6">
    <w:name w:val="heading 6"/>
    <w:aliases w:val="A."/>
    <w:basedOn w:val="Normal"/>
    <w:next w:val="Normal"/>
    <w:link w:val="Heading6Char"/>
    <w:qFormat/>
    <w:rsid w:val="005079E4"/>
    <w:pPr>
      <w:numPr>
        <w:ilvl w:val="5"/>
        <w:numId w:val="28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aliases w:val="(i)"/>
    <w:basedOn w:val="Normal"/>
    <w:next w:val="Normal"/>
    <w:link w:val="Heading7Char"/>
    <w:qFormat/>
    <w:rsid w:val="005079E4"/>
    <w:pPr>
      <w:numPr>
        <w:ilvl w:val="6"/>
        <w:numId w:val="28"/>
      </w:numPr>
      <w:spacing w:before="240" w:after="60"/>
      <w:outlineLvl w:val="6"/>
    </w:pPr>
  </w:style>
  <w:style w:type="paragraph" w:styleId="Heading8">
    <w:name w:val="heading 8"/>
    <w:aliases w:val="(A)"/>
    <w:basedOn w:val="Normal"/>
    <w:next w:val="Normal"/>
    <w:link w:val="Heading8Char"/>
    <w:qFormat/>
    <w:rsid w:val="005079E4"/>
    <w:pPr>
      <w:numPr>
        <w:ilvl w:val="7"/>
        <w:numId w:val="28"/>
      </w:numPr>
      <w:spacing w:before="240" w:after="60"/>
      <w:outlineLvl w:val="7"/>
    </w:pPr>
    <w:rPr>
      <w:i/>
    </w:rPr>
  </w:style>
  <w:style w:type="paragraph" w:styleId="Heading9">
    <w:name w:val="heading 9"/>
    <w:aliases w:val="I"/>
    <w:basedOn w:val="Normal"/>
    <w:next w:val="Normal"/>
    <w:link w:val="Heading9Char"/>
    <w:qFormat/>
    <w:rsid w:val="005079E4"/>
    <w:pPr>
      <w:numPr>
        <w:ilvl w:val="8"/>
        <w:numId w:val="28"/>
      </w:numPr>
      <w:spacing w:before="240" w:after="60"/>
      <w:outlineLvl w:val="8"/>
    </w:pPr>
    <w:rPr>
      <w:i/>
      <w:sz w:val="18"/>
    </w:rPr>
  </w:style>
  <w:style w:type="character" w:default="1" w:styleId="DefaultParagraphFont">
    <w:name w:val="Default Paragraph Font"/>
    <w:uiPriority w:val="1"/>
    <w:semiHidden/>
    <w:unhideWhenUsed/>
    <w:rsid w:val="00F81B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81B30"/>
  </w:style>
  <w:style w:type="paragraph" w:customStyle="1" w:styleId="BookTitle1">
    <w:name w:val="Book Title1"/>
    <w:basedOn w:val="PlainText"/>
    <w:pPr>
      <w:tabs>
        <w:tab w:val="left" w:pos="1276"/>
      </w:tabs>
      <w:ind w:left="4116" w:hanging="2835"/>
    </w:pPr>
    <w:rPr>
      <w:rFonts w:ascii="Arial" w:hAnsi="Arial" w:cs="Times New Roman"/>
    </w:rPr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customStyle="1" w:styleId="TextLevel3">
    <w:name w:val="Text Level 3"/>
    <w:basedOn w:val="Heading3"/>
    <w:pPr>
      <w:spacing w:before="0"/>
    </w:pPr>
    <w:rPr>
      <w:b w:val="0"/>
    </w:rPr>
  </w:style>
  <w:style w:type="paragraph" w:customStyle="1" w:styleId="TextLevel4">
    <w:name w:val="Text Level 4"/>
    <w:basedOn w:val="Heading4"/>
    <w:pPr>
      <w:keepNext w:val="0"/>
      <w:numPr>
        <w:numId w:val="1"/>
      </w:numPr>
      <w:spacing w:before="0"/>
    </w:pPr>
    <w:rPr>
      <w:b w:val="0"/>
    </w:rPr>
  </w:style>
  <w:style w:type="paragraph" w:customStyle="1" w:styleId="TextLevel5">
    <w:name w:val="Text Level 5"/>
    <w:basedOn w:val="Heading5"/>
    <w:pPr>
      <w:keepNext/>
      <w:spacing w:before="0"/>
    </w:pPr>
    <w:rPr>
      <w:b/>
    </w:rPr>
  </w:style>
  <w:style w:type="paragraph" w:customStyle="1" w:styleId="spara">
    <w:name w:val="spara"/>
    <w:basedOn w:val="PlainText"/>
    <w:pPr>
      <w:numPr>
        <w:numId w:val="4"/>
      </w:numPr>
    </w:pPr>
    <w:rPr>
      <w:rFonts w:ascii="Arial" w:hAnsi="Arial" w:cs="Times New Roman"/>
    </w:rPr>
  </w:style>
  <w:style w:type="paragraph" w:styleId="TOC1">
    <w:name w:val="toc 1"/>
    <w:next w:val="ASDEFCONNormal"/>
    <w:autoRedefine/>
    <w:uiPriority w:val="39"/>
    <w:rsid w:val="00F81B30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semiHidden/>
    <w:rsid w:val="00762852"/>
    <w:rPr>
      <w:rFonts w:cs="Times New Roman"/>
      <w:sz w:val="16"/>
    </w:rPr>
  </w:style>
  <w:style w:type="paragraph" w:styleId="CommentText">
    <w:name w:val="annotation text"/>
    <w:basedOn w:val="Normal"/>
    <w:link w:val="CommentTextChar1"/>
    <w:semiHidden/>
    <w:rsid w:val="00762852"/>
  </w:style>
  <w:style w:type="paragraph" w:styleId="Footer">
    <w:name w:val="footer"/>
    <w:basedOn w:val="Normal"/>
    <w:link w:val="FooterChar1"/>
    <w:rsid w:val="00762852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1"/>
    <w:rsid w:val="00762852"/>
    <w:pPr>
      <w:tabs>
        <w:tab w:val="center" w:pos="4153"/>
        <w:tab w:val="right" w:pos="8306"/>
      </w:tabs>
    </w:pPr>
  </w:style>
  <w:style w:type="paragraph" w:customStyle="1" w:styleId="Note">
    <w:name w:val="Note"/>
    <w:basedOn w:val="PlainText"/>
    <w:pPr>
      <w:keepNext/>
    </w:pPr>
    <w:rPr>
      <w:rFonts w:ascii="Arial" w:hAnsi="Arial" w:cs="Times New Roman"/>
      <w:b/>
      <w:i/>
    </w:rPr>
  </w:style>
  <w:style w:type="paragraph" w:customStyle="1" w:styleId="Notespara">
    <w:name w:val="Note spara"/>
    <w:basedOn w:val="PlainText"/>
    <w:pPr>
      <w:keepNext/>
      <w:numPr>
        <w:numId w:val="2"/>
      </w:numPr>
    </w:pPr>
    <w:rPr>
      <w:rFonts w:ascii="Arial" w:hAnsi="Arial" w:cs="Times New Roman"/>
      <w:b/>
      <w:i/>
    </w:rPr>
  </w:style>
  <w:style w:type="character" w:styleId="PageNumber">
    <w:name w:val="page number"/>
    <w:rsid w:val="00762852"/>
    <w:rPr>
      <w:rFonts w:cs="Times New Roman"/>
    </w:rPr>
  </w:style>
  <w:style w:type="paragraph" w:customStyle="1" w:styleId="TextNoNumber">
    <w:name w:val="Text No Number"/>
    <w:basedOn w:val="TextLevel3"/>
    <w:pPr>
      <w:ind w:left="1276"/>
      <w:outlineLvl w:val="9"/>
    </w:pPr>
  </w:style>
  <w:style w:type="paragraph" w:styleId="TOC2">
    <w:name w:val="toc 2"/>
    <w:next w:val="ASDEFCONNormal"/>
    <w:autoRedefine/>
    <w:uiPriority w:val="39"/>
    <w:rsid w:val="00F81B30"/>
    <w:pPr>
      <w:spacing w:after="60"/>
      <w:ind w:left="1417" w:hanging="850"/>
    </w:pPr>
    <w:rPr>
      <w:rFonts w:ascii="Arial" w:hAnsi="Arial" w:cs="Arial"/>
      <w:szCs w:val="24"/>
    </w:rPr>
  </w:style>
  <w:style w:type="paragraph" w:customStyle="1" w:styleId="sspara">
    <w:name w:val="sspara"/>
    <w:basedOn w:val="Normal"/>
    <w:pPr>
      <w:numPr>
        <w:numId w:val="3"/>
      </w:numPr>
    </w:pPr>
  </w:style>
  <w:style w:type="paragraph" w:styleId="TOC3">
    <w:name w:val="toc 3"/>
    <w:basedOn w:val="Normal"/>
    <w:next w:val="Normal"/>
    <w:autoRedefine/>
    <w:rsid w:val="00F81B30"/>
    <w:pPr>
      <w:spacing w:after="100"/>
      <w:ind w:left="400"/>
    </w:pPr>
  </w:style>
  <w:style w:type="paragraph" w:customStyle="1" w:styleId="TextLevel6">
    <w:name w:val="Text Level 6"/>
    <w:basedOn w:val="Heading6"/>
    <w:pPr>
      <w:keepNext/>
      <w:tabs>
        <w:tab w:val="left" w:pos="1276"/>
      </w:tabs>
      <w:ind w:left="1276" w:hanging="1276"/>
    </w:pPr>
    <w:rPr>
      <w:b/>
    </w:rPr>
  </w:style>
  <w:style w:type="paragraph" w:styleId="Title">
    <w:name w:val="Title"/>
    <w:basedOn w:val="Normal"/>
    <w:next w:val="Normal"/>
    <w:link w:val="TitleChar"/>
    <w:qFormat/>
    <w:rsid w:val="00A3542B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customStyle="1" w:styleId="DIDText">
    <w:name w:val="DID Text"/>
    <w:basedOn w:val="Normal"/>
    <w:pPr>
      <w:tabs>
        <w:tab w:val="left" w:pos="1276"/>
      </w:tabs>
      <w:ind w:left="1276"/>
    </w:pPr>
  </w:style>
  <w:style w:type="paragraph" w:styleId="BalloonText">
    <w:name w:val="Balloon Text"/>
    <w:basedOn w:val="Normal"/>
    <w:link w:val="BalloonTextChar"/>
    <w:autoRedefine/>
    <w:rsid w:val="00BA1942"/>
    <w:rPr>
      <w:sz w:val="18"/>
      <w:szCs w:val="20"/>
    </w:rPr>
  </w:style>
  <w:style w:type="paragraph" w:customStyle="1" w:styleId="TextLevel7">
    <w:name w:val="Text Level 7"/>
    <w:basedOn w:val="Heading7"/>
    <w:pPr>
      <w:keepNext/>
    </w:pPr>
  </w:style>
  <w:style w:type="paragraph" w:customStyle="1" w:styleId="TextManualNumber">
    <w:name w:val="Text Manual Number"/>
    <w:basedOn w:val="TextNoNumber"/>
    <w:pPr>
      <w:keepNext w:val="0"/>
      <w:ind w:hanging="1276"/>
    </w:pPr>
  </w:style>
  <w:style w:type="paragraph" w:styleId="CommentSubject">
    <w:name w:val="annotation subject"/>
    <w:basedOn w:val="CommentText"/>
    <w:next w:val="CommentText"/>
    <w:link w:val="CommentSubjectChar1"/>
    <w:semiHidden/>
    <w:rsid w:val="00762852"/>
    <w:rPr>
      <w:b/>
      <w:bCs/>
    </w:rPr>
  </w:style>
  <w:style w:type="table" w:styleId="TableGrid">
    <w:name w:val="Table Grid"/>
    <w:basedOn w:val="TableNormal"/>
    <w:rsid w:val="00F353B4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1"/>
    <w:rsid w:val="00F353B4"/>
  </w:style>
  <w:style w:type="character" w:customStyle="1" w:styleId="BodyTextChar">
    <w:name w:val="Body Text Char"/>
    <w:rsid w:val="00762852"/>
    <w:rPr>
      <w:rFonts w:ascii="Arial" w:hAnsi="Arial" w:cs="Times New Roman"/>
      <w:sz w:val="22"/>
      <w:szCs w:val="22"/>
      <w:lang w:val="x-none" w:eastAsia="en-US"/>
    </w:rPr>
  </w:style>
  <w:style w:type="paragraph" w:customStyle="1" w:styleId="Style1">
    <w:name w:val="Style1"/>
    <w:basedOn w:val="Heading4"/>
    <w:rsid w:val="00F353B4"/>
    <w:rPr>
      <w:b w:val="0"/>
    </w:rPr>
  </w:style>
  <w:style w:type="paragraph" w:styleId="EndnoteText">
    <w:name w:val="endnote text"/>
    <w:basedOn w:val="Normal"/>
    <w:link w:val="EndnoteTextChar1"/>
    <w:semiHidden/>
    <w:rsid w:val="00F353B4"/>
    <w:rPr>
      <w:szCs w:val="20"/>
    </w:rPr>
  </w:style>
  <w:style w:type="character" w:customStyle="1" w:styleId="EndnoteTextChar">
    <w:name w:val="Endnote Text Char"/>
    <w:rsid w:val="00762852"/>
    <w:rPr>
      <w:rFonts w:ascii="Arial" w:hAnsi="Arial" w:cs="Times New Roman"/>
      <w:lang w:val="x-none" w:eastAsia="en-US"/>
    </w:rPr>
  </w:style>
  <w:style w:type="paragraph" w:customStyle="1" w:styleId="NoteToDrafters">
    <w:name w:val="Note To Drafters"/>
    <w:basedOn w:val="Normal"/>
    <w:next w:val="Normal"/>
    <w:autoRedefine/>
    <w:semiHidden/>
    <w:rsid w:val="00762852"/>
    <w:pPr>
      <w:keepNext/>
      <w:shd w:val="clear" w:color="auto" w:fill="000000"/>
      <w:spacing w:before="120"/>
    </w:pPr>
    <w:rPr>
      <w:b/>
      <w:i/>
    </w:rPr>
  </w:style>
  <w:style w:type="paragraph" w:customStyle="1" w:styleId="NotetoTenderers">
    <w:name w:val="Note to Tenderers"/>
    <w:basedOn w:val="Normal"/>
    <w:next w:val="Normal"/>
    <w:semiHidden/>
    <w:rsid w:val="00762852"/>
    <w:pPr>
      <w:shd w:val="pct15" w:color="auto" w:fill="FFFFFF"/>
      <w:spacing w:before="120"/>
    </w:pPr>
    <w:rPr>
      <w:b/>
      <w:i/>
    </w:rPr>
  </w:style>
  <w:style w:type="paragraph" w:customStyle="1" w:styleId="Options">
    <w:name w:val="Options"/>
    <w:basedOn w:val="Normal"/>
    <w:next w:val="Normal"/>
    <w:semiHidden/>
    <w:rsid w:val="00762852"/>
    <w:pPr>
      <w:widowControl w:val="0"/>
    </w:pPr>
    <w:rPr>
      <w:b/>
      <w:i/>
    </w:rPr>
  </w:style>
  <w:style w:type="paragraph" w:customStyle="1" w:styleId="subpara">
    <w:name w:val="sub para"/>
    <w:basedOn w:val="Normal"/>
    <w:semiHidden/>
    <w:rsid w:val="00762852"/>
    <w:pPr>
      <w:tabs>
        <w:tab w:val="num" w:pos="1134"/>
        <w:tab w:val="left" w:pos="1418"/>
      </w:tabs>
      <w:ind w:left="1134" w:hanging="567"/>
    </w:pPr>
  </w:style>
  <w:style w:type="paragraph" w:customStyle="1" w:styleId="subsubpara">
    <w:name w:val="sub sub para"/>
    <w:basedOn w:val="Normal"/>
    <w:autoRedefine/>
    <w:semiHidden/>
    <w:rsid w:val="00762852"/>
    <w:pPr>
      <w:tabs>
        <w:tab w:val="left" w:pos="1985"/>
        <w:tab w:val="num" w:pos="2138"/>
      </w:tabs>
      <w:ind w:left="1985" w:hanging="567"/>
    </w:pPr>
  </w:style>
  <w:style w:type="paragraph" w:customStyle="1" w:styleId="TitleCase">
    <w:name w:val="Title Case"/>
    <w:basedOn w:val="Normal"/>
    <w:next w:val="Normal"/>
    <w:semiHidden/>
    <w:rsid w:val="00762852"/>
    <w:rPr>
      <w:b/>
      <w:caps/>
    </w:rPr>
  </w:style>
  <w:style w:type="paragraph" w:customStyle="1" w:styleId="Recitals">
    <w:name w:val="Recitals"/>
    <w:basedOn w:val="Normal"/>
    <w:semiHidden/>
    <w:rsid w:val="00762852"/>
    <w:pPr>
      <w:tabs>
        <w:tab w:val="left" w:pos="851"/>
        <w:tab w:val="num" w:pos="1134"/>
      </w:tabs>
    </w:pPr>
  </w:style>
  <w:style w:type="paragraph" w:customStyle="1" w:styleId="NormalIndent1">
    <w:name w:val="Normal Indent1"/>
    <w:basedOn w:val="Normal"/>
    <w:autoRedefine/>
    <w:semiHidden/>
    <w:rsid w:val="00762852"/>
    <w:pPr>
      <w:keepNext/>
      <w:ind w:left="851"/>
    </w:pPr>
  </w:style>
  <w:style w:type="paragraph" w:customStyle="1" w:styleId="TablePara">
    <w:name w:val="Table Para"/>
    <w:autoRedefine/>
    <w:semiHidden/>
    <w:rsid w:val="00762852"/>
    <w:pPr>
      <w:numPr>
        <w:numId w:val="7"/>
      </w:numPr>
      <w:spacing w:before="120" w:after="120"/>
      <w:jc w:val="both"/>
    </w:pPr>
    <w:rPr>
      <w:rFonts w:ascii="Arial" w:hAnsi="Arial"/>
      <w:noProof/>
      <w:lang w:val="en-US" w:eastAsia="en-US"/>
    </w:rPr>
  </w:style>
  <w:style w:type="paragraph" w:customStyle="1" w:styleId="TableStyle">
    <w:name w:val="Table Style"/>
    <w:basedOn w:val="Normal"/>
    <w:autoRedefine/>
    <w:semiHidden/>
    <w:rsid w:val="00762852"/>
  </w:style>
  <w:style w:type="paragraph" w:customStyle="1" w:styleId="TableSubpara">
    <w:name w:val="Table Subpara"/>
    <w:autoRedefine/>
    <w:semiHidden/>
    <w:rsid w:val="00762852"/>
    <w:pPr>
      <w:spacing w:before="120" w:after="120"/>
      <w:ind w:left="568" w:hanging="568"/>
      <w:jc w:val="both"/>
    </w:pPr>
    <w:rPr>
      <w:rFonts w:ascii="Arial" w:hAnsi="Arial"/>
      <w:noProof/>
      <w:lang w:val="en-US" w:eastAsia="en-US"/>
    </w:rPr>
  </w:style>
  <w:style w:type="paragraph" w:customStyle="1" w:styleId="Indentlist">
    <w:name w:val="Indent list"/>
    <w:basedOn w:val="Normal"/>
    <w:rsid w:val="00762852"/>
    <w:pPr>
      <w:numPr>
        <w:numId w:val="8"/>
      </w:numPr>
      <w:tabs>
        <w:tab w:val="left" w:pos="1701"/>
      </w:tabs>
    </w:pPr>
  </w:style>
  <w:style w:type="paragraph" w:customStyle="1" w:styleId="Level11fo">
    <w:name w:val="Level 1.1fo"/>
    <w:basedOn w:val="Normal"/>
    <w:rsid w:val="00762852"/>
    <w:pPr>
      <w:spacing w:before="200" w:after="0" w:line="240" w:lineRule="atLeast"/>
      <w:ind w:left="720"/>
    </w:pPr>
    <w:rPr>
      <w:rFonts w:eastAsia="SimSun"/>
      <w:szCs w:val="20"/>
      <w:lang w:eastAsia="zh-CN"/>
    </w:rPr>
  </w:style>
  <w:style w:type="character" w:customStyle="1" w:styleId="ArialBold10">
    <w:name w:val="ArialBold10"/>
    <w:rsid w:val="00762852"/>
    <w:rPr>
      <w:rFonts w:ascii="Arial" w:hAnsi="Arial" w:cs="Arial"/>
      <w:b/>
      <w:sz w:val="20"/>
    </w:rPr>
  </w:style>
  <w:style w:type="character" w:customStyle="1" w:styleId="Heading1Char">
    <w:name w:val="Heading 1 Char"/>
    <w:aliases w:val="Para1 Char1,Top 1 Char1,ParaLevel1 Char1,Level 1 Para Char1,Level 1 Para1 Char1,Level 1 Para2 Char1,Level 1 Para3 Char1,Level 1 Para4 Char1,Level 1 Para11 Char1,Level 1 Para21 Char1,Level 1 Para31 Char1,Level 1 Para5 Char1,1. Char"/>
    <w:link w:val="Heading1"/>
    <w:locked/>
    <w:rsid w:val="00B351BD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Para2 Char1,Head hdbk Char1,Top 2 Char1,H2 Char1,h2 main heading Char1,B Sub/Bold Char1,B Sub/Bold1 Char1,B Sub/Bold2 Char1,B Sub/Bold11 Char1,h2 main heading1 Char1,h2 main heading2 Char1,B Sub/Bold3 Char1,B Sub/Bold12 Char1,SubPara Char"/>
    <w:link w:val="Heading2"/>
    <w:locked/>
    <w:rsid w:val="00F81B30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aliases w:val="Para3 Char1,head3hdbk Char1,H3 Char1,C Sub-Sub/Italic Char1,h3 sub heading Char1,Head 3 Char1,Head 31 Char1,Head 32 Char1,C Sub-Sub/Italic1 Char1,3 Char1,Sub2Para Char1,(1) Char"/>
    <w:link w:val="Heading3"/>
    <w:uiPriority w:val="9"/>
    <w:locked/>
    <w:rsid w:val="00A3542B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aliases w:val="Para4 Char1,(a) Char"/>
    <w:link w:val="Heading4"/>
    <w:uiPriority w:val="9"/>
    <w:locked/>
    <w:rsid w:val="00A3542B"/>
    <w:rPr>
      <w:rFonts w:ascii="Arial" w:hAnsi="Arial"/>
      <w:b/>
      <w:bCs/>
      <w:i/>
      <w:iCs/>
      <w:szCs w:val="24"/>
    </w:rPr>
  </w:style>
  <w:style w:type="character" w:customStyle="1" w:styleId="Heading5Char">
    <w:name w:val="Heading 5 Char"/>
    <w:aliases w:val="Para5 Char1,i. Char"/>
    <w:link w:val="Heading5"/>
    <w:locked/>
    <w:rsid w:val="005079E4"/>
    <w:rPr>
      <w:rFonts w:ascii="Arial" w:hAnsi="Arial"/>
      <w:sz w:val="22"/>
      <w:szCs w:val="24"/>
    </w:rPr>
  </w:style>
  <w:style w:type="character" w:customStyle="1" w:styleId="Heading6Char">
    <w:name w:val="Heading 6 Char"/>
    <w:aliases w:val="A. Char"/>
    <w:link w:val="Heading6"/>
    <w:locked/>
    <w:rsid w:val="005079E4"/>
    <w:rPr>
      <w:rFonts w:ascii="Arial" w:hAnsi="Arial"/>
      <w:i/>
      <w:sz w:val="22"/>
      <w:szCs w:val="24"/>
    </w:rPr>
  </w:style>
  <w:style w:type="character" w:customStyle="1" w:styleId="Heading7Char">
    <w:name w:val="Heading 7 Char"/>
    <w:aliases w:val="(i) Char"/>
    <w:link w:val="Heading7"/>
    <w:locked/>
    <w:rsid w:val="005079E4"/>
    <w:rPr>
      <w:rFonts w:ascii="Arial" w:hAnsi="Arial"/>
      <w:szCs w:val="24"/>
    </w:rPr>
  </w:style>
  <w:style w:type="character" w:customStyle="1" w:styleId="Heading8Char">
    <w:name w:val="Heading 8 Char"/>
    <w:aliases w:val="(A) Char"/>
    <w:link w:val="Heading8"/>
    <w:locked/>
    <w:rsid w:val="005079E4"/>
    <w:rPr>
      <w:rFonts w:ascii="Arial" w:hAnsi="Arial"/>
      <w:i/>
      <w:szCs w:val="24"/>
    </w:rPr>
  </w:style>
  <w:style w:type="character" w:customStyle="1" w:styleId="Heading9Char">
    <w:name w:val="Heading 9 Char"/>
    <w:aliases w:val="I Char"/>
    <w:link w:val="Heading9"/>
    <w:locked/>
    <w:rsid w:val="005079E4"/>
    <w:rPr>
      <w:rFonts w:ascii="Arial" w:hAnsi="Arial"/>
      <w:i/>
      <w:sz w:val="18"/>
      <w:szCs w:val="24"/>
    </w:rPr>
  </w:style>
  <w:style w:type="character" w:customStyle="1" w:styleId="HeaderChar">
    <w:name w:val="Header Char"/>
    <w:semiHidden/>
    <w:locked/>
    <w:rsid w:val="00762852"/>
    <w:rPr>
      <w:rFonts w:ascii="Arial" w:hAnsi="Arial" w:cs="Times New Roman"/>
      <w:sz w:val="22"/>
      <w:szCs w:val="22"/>
      <w:lang w:val="x-none" w:eastAsia="en-US"/>
    </w:rPr>
  </w:style>
  <w:style w:type="character" w:customStyle="1" w:styleId="FooterChar">
    <w:name w:val="Footer Char"/>
    <w:semiHidden/>
    <w:locked/>
    <w:rsid w:val="00762852"/>
    <w:rPr>
      <w:rFonts w:ascii="Arial" w:hAnsi="Arial" w:cs="Times New Roman"/>
      <w:sz w:val="22"/>
      <w:szCs w:val="22"/>
      <w:lang w:val="x-none" w:eastAsia="en-US"/>
    </w:rPr>
  </w:style>
  <w:style w:type="character" w:customStyle="1" w:styleId="CommentTextChar">
    <w:name w:val="Comment Text Char"/>
    <w:semiHidden/>
    <w:locked/>
    <w:rsid w:val="00762852"/>
    <w:rPr>
      <w:rFonts w:ascii="Arial" w:hAnsi="Arial" w:cs="Times New Roman"/>
      <w:lang w:val="x-none" w:eastAsia="en-US"/>
    </w:rPr>
  </w:style>
  <w:style w:type="character" w:customStyle="1" w:styleId="CommentSubjectChar">
    <w:name w:val="Comment Subject Char"/>
    <w:semiHidden/>
    <w:locked/>
    <w:rsid w:val="00762852"/>
    <w:rPr>
      <w:rFonts w:ascii="Arial" w:hAnsi="Arial" w:cs="Times New Roman"/>
      <w:b/>
      <w:bCs/>
      <w:lang w:val="x-none" w:eastAsia="en-US"/>
    </w:rPr>
  </w:style>
  <w:style w:type="character" w:customStyle="1" w:styleId="BalloonTextChar">
    <w:name w:val="Balloon Text Char"/>
    <w:link w:val="BalloonText"/>
    <w:locked/>
    <w:rsid w:val="00BA1942"/>
    <w:rPr>
      <w:rFonts w:ascii="Arial" w:hAnsi="Arial"/>
      <w:sz w:val="18"/>
    </w:rPr>
  </w:style>
  <w:style w:type="character" w:customStyle="1" w:styleId="SC430">
    <w:name w:val="SC430"/>
    <w:rsid w:val="00762852"/>
    <w:rPr>
      <w:rFonts w:cs="Arial"/>
      <w:color w:val="000000"/>
      <w:sz w:val="20"/>
      <w:szCs w:val="20"/>
    </w:rPr>
  </w:style>
  <w:style w:type="character" w:customStyle="1" w:styleId="Heading1Char1">
    <w:name w:val="Heading 1 Char1"/>
    <w:aliases w:val="Para1 Char,Top 1 Char,ParaLevel1 Char,Level 1 Para Char,Level 1 Para1 Char,Level 1 Para2 Char,Level 1 Para3 Char,Level 1 Para4 Char,Level 1 Para11 Char,Level 1 Para21 Char,Level 1 Para31 Char,Level 1 Para5 Char,Level 1 Para12 Char"/>
    <w:locked/>
    <w:rsid w:val="00762852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1">
    <w:name w:val="Heading 2 Char1"/>
    <w:aliases w:val="Para2 Char,Head hdbk Char,Top 2 Char,H2 Char,h2 main heading Char,B Sub/Bold Char,B Sub/Bold1 Char,B Sub/Bold2 Char,B Sub/Bold11 Char,h2 main heading1 Char,h2 main heading2 Char,B Sub/Bold3 Char,B Sub/Bold12 Char,h2 main heading3 Char"/>
    <w:uiPriority w:val="9"/>
    <w:locked/>
    <w:rsid w:val="00762852"/>
    <w:rPr>
      <w:b/>
      <w:bCs/>
      <w:sz w:val="26"/>
      <w:szCs w:val="26"/>
      <w:lang w:val="en-AU" w:eastAsia="en-AU" w:bidi="ar-SA"/>
    </w:rPr>
  </w:style>
  <w:style w:type="character" w:customStyle="1" w:styleId="Heading3Char1">
    <w:name w:val="Heading 3 Char1"/>
    <w:aliases w:val="Para3 Char,head3hdbk Char,H3 Char,C Sub-Sub/Italic Char,h3 sub heading Char,Head 3 Char,Head 31 Char,Head 32 Char,C Sub-Sub/Italic1 Char,3 Char,Sub2Para Char"/>
    <w:uiPriority w:val="9"/>
    <w:locked/>
    <w:rsid w:val="00762852"/>
    <w:rPr>
      <w:b/>
      <w:bCs/>
      <w:szCs w:val="24"/>
      <w:lang w:val="en-AU" w:eastAsia="en-AU" w:bidi="ar-SA"/>
    </w:rPr>
  </w:style>
  <w:style w:type="character" w:customStyle="1" w:styleId="Heading4Char1">
    <w:name w:val="Heading 4 Char1"/>
    <w:aliases w:val="Para4 Char"/>
    <w:uiPriority w:val="9"/>
    <w:locked/>
    <w:rsid w:val="00762852"/>
    <w:rPr>
      <w:b/>
      <w:bCs/>
      <w:iCs/>
      <w:szCs w:val="24"/>
      <w:lang w:val="en-AU" w:eastAsia="en-AU" w:bidi="ar-SA"/>
    </w:rPr>
  </w:style>
  <w:style w:type="character" w:customStyle="1" w:styleId="Heading5Char1">
    <w:name w:val="Heading 5 Char1"/>
    <w:aliases w:val="Para5 Char"/>
    <w:locked/>
    <w:rsid w:val="00762852"/>
    <w:rPr>
      <w:rFonts w:ascii="Arial" w:hAnsi="Arial"/>
      <w:b/>
      <w:bCs/>
      <w:iCs/>
      <w:szCs w:val="26"/>
      <w:lang w:val="en-AU" w:eastAsia="en-AU" w:bidi="ar-SA"/>
    </w:rPr>
  </w:style>
  <w:style w:type="character" w:customStyle="1" w:styleId="Heading6Char1">
    <w:name w:val="Heading 6 Char1"/>
    <w:locked/>
    <w:rsid w:val="00762852"/>
    <w:rPr>
      <w:b/>
      <w:bCs/>
      <w:sz w:val="22"/>
      <w:szCs w:val="24"/>
      <w:lang w:val="en-AU" w:eastAsia="en-AU" w:bidi="ar-SA"/>
    </w:rPr>
  </w:style>
  <w:style w:type="character" w:customStyle="1" w:styleId="Heading7Char1">
    <w:name w:val="Heading 7 Char1"/>
    <w:locked/>
    <w:rsid w:val="00762852"/>
    <w:rPr>
      <w:sz w:val="24"/>
      <w:szCs w:val="24"/>
      <w:lang w:val="en-AU" w:eastAsia="en-AU" w:bidi="ar-SA"/>
    </w:rPr>
  </w:style>
  <w:style w:type="character" w:customStyle="1" w:styleId="Heading8Char1">
    <w:name w:val="Heading 8 Char1"/>
    <w:locked/>
    <w:rsid w:val="00762852"/>
    <w:rPr>
      <w:i/>
      <w:iCs/>
      <w:sz w:val="24"/>
      <w:szCs w:val="24"/>
      <w:lang w:val="en-AU" w:eastAsia="en-AU" w:bidi="ar-SA"/>
    </w:rPr>
  </w:style>
  <w:style w:type="character" w:customStyle="1" w:styleId="Heading9Char1">
    <w:name w:val="Heading 9 Char1"/>
    <w:locked/>
    <w:rsid w:val="00762852"/>
    <w:rPr>
      <w:rFonts w:ascii="Arial" w:hAnsi="Arial" w:cs="Arial"/>
      <w:sz w:val="22"/>
      <w:szCs w:val="24"/>
      <w:lang w:val="en-AU" w:eastAsia="en-AU" w:bidi="ar-SA"/>
    </w:rPr>
  </w:style>
  <w:style w:type="paragraph" w:styleId="TOC4">
    <w:name w:val="toc 4"/>
    <w:basedOn w:val="Normal"/>
    <w:next w:val="Normal"/>
    <w:autoRedefine/>
    <w:rsid w:val="00F81B30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F81B30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F81B30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F81B30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F81B30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F81B30"/>
    <w:pPr>
      <w:spacing w:after="100"/>
      <w:ind w:left="1600"/>
    </w:pPr>
  </w:style>
  <w:style w:type="character" w:customStyle="1" w:styleId="CommentTextChar1">
    <w:name w:val="Comment Text Char1"/>
    <w:link w:val="CommentText"/>
    <w:semiHidden/>
    <w:rsid w:val="00762852"/>
    <w:rPr>
      <w:rFonts w:ascii="Arial" w:eastAsia="Calibri" w:hAnsi="Arial"/>
      <w:szCs w:val="22"/>
      <w:lang w:eastAsia="en-US"/>
    </w:rPr>
  </w:style>
  <w:style w:type="character" w:customStyle="1" w:styleId="HeaderChar1">
    <w:name w:val="Header Char1"/>
    <w:link w:val="Header"/>
    <w:rsid w:val="00762852"/>
    <w:rPr>
      <w:rFonts w:ascii="Arial" w:eastAsia="Calibri" w:hAnsi="Arial"/>
      <w:szCs w:val="22"/>
      <w:lang w:eastAsia="en-US"/>
    </w:rPr>
  </w:style>
  <w:style w:type="character" w:customStyle="1" w:styleId="FooterChar1">
    <w:name w:val="Footer Char1"/>
    <w:link w:val="Footer"/>
    <w:rsid w:val="00762852"/>
    <w:rPr>
      <w:rFonts w:ascii="Arial" w:eastAsia="Calibri" w:hAnsi="Arial"/>
      <w:szCs w:val="22"/>
      <w:lang w:eastAsia="en-US"/>
    </w:rPr>
  </w:style>
  <w:style w:type="character" w:customStyle="1" w:styleId="EndnoteTextChar1">
    <w:name w:val="Endnote Text Char1"/>
    <w:link w:val="EndnoteText"/>
    <w:locked/>
    <w:rsid w:val="00762852"/>
    <w:rPr>
      <w:rFonts w:ascii="Arial" w:eastAsia="Calibri" w:hAnsi="Arial"/>
      <w:lang w:val="en-AU" w:eastAsia="en-US" w:bidi="ar-SA"/>
    </w:rPr>
  </w:style>
  <w:style w:type="character" w:customStyle="1" w:styleId="BodyTextChar1">
    <w:name w:val="Body Text Char1"/>
    <w:link w:val="BodyText"/>
    <w:locked/>
    <w:rsid w:val="00762852"/>
    <w:rPr>
      <w:rFonts w:ascii="Arial" w:eastAsia="Calibri" w:hAnsi="Arial"/>
      <w:szCs w:val="22"/>
      <w:lang w:val="en-AU" w:eastAsia="en-US" w:bidi="ar-SA"/>
    </w:rPr>
  </w:style>
  <w:style w:type="character" w:styleId="Hyperlink">
    <w:name w:val="Hyperlink"/>
    <w:uiPriority w:val="99"/>
    <w:unhideWhenUsed/>
    <w:rsid w:val="00F81B30"/>
    <w:rPr>
      <w:color w:val="0000FF"/>
      <w:u w:val="single"/>
    </w:rPr>
  </w:style>
  <w:style w:type="character" w:styleId="FollowedHyperlink">
    <w:name w:val="FollowedHyperlink"/>
    <w:rsid w:val="00762852"/>
    <w:rPr>
      <w:rFonts w:cs="Times New Roman"/>
      <w:color w:val="800080"/>
      <w:u w:val="single"/>
    </w:rPr>
  </w:style>
  <w:style w:type="character" w:styleId="Emphasis">
    <w:name w:val="Emphasis"/>
    <w:qFormat/>
    <w:rsid w:val="00762852"/>
    <w:rPr>
      <w:i/>
      <w:iCs/>
    </w:rPr>
  </w:style>
  <w:style w:type="character" w:customStyle="1" w:styleId="CommentSubjectChar1">
    <w:name w:val="Comment Subject Char1"/>
    <w:link w:val="CommentSubject"/>
    <w:semiHidden/>
    <w:rsid w:val="00762852"/>
    <w:rPr>
      <w:rFonts w:ascii="Arial" w:eastAsia="Calibri" w:hAnsi="Arial"/>
      <w:b/>
      <w:bCs/>
      <w:szCs w:val="22"/>
      <w:lang w:eastAsia="en-US"/>
    </w:rPr>
  </w:style>
  <w:style w:type="character" w:customStyle="1" w:styleId="BalloonTextChar1">
    <w:name w:val="Balloon Text Char1"/>
    <w:semiHidden/>
    <w:rsid w:val="00762852"/>
    <w:rPr>
      <w:rFonts w:ascii="Tahoma" w:eastAsia="Calibri" w:hAnsi="Tahoma" w:cs="Tahoma"/>
      <w:sz w:val="16"/>
      <w:szCs w:val="16"/>
      <w:lang w:eastAsia="en-US"/>
    </w:rPr>
  </w:style>
  <w:style w:type="paragraph" w:customStyle="1" w:styleId="COTCOCLV2-ASDEFCON">
    <w:name w:val="COT/COC LV2 - ASDEFCON"/>
    <w:basedOn w:val="ASDEFCONNormal"/>
    <w:next w:val="COTCOCLV3-ASDEFCON"/>
    <w:rsid w:val="00F81B30"/>
    <w:pPr>
      <w:keepNext/>
      <w:keepLines/>
      <w:numPr>
        <w:ilvl w:val="1"/>
        <w:numId w:val="9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F81B30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F81B30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F81B30"/>
    <w:pPr>
      <w:numPr>
        <w:ilvl w:val="2"/>
        <w:numId w:val="9"/>
      </w:numPr>
    </w:pPr>
  </w:style>
  <w:style w:type="paragraph" w:customStyle="1" w:styleId="COTCOCLV1-ASDEFCON">
    <w:name w:val="COT/COC LV1 - ASDEFCON"/>
    <w:basedOn w:val="ASDEFCONNormal"/>
    <w:next w:val="COTCOCLV2-ASDEFCON"/>
    <w:rsid w:val="00F81B30"/>
    <w:pPr>
      <w:keepNext/>
      <w:keepLines/>
      <w:numPr>
        <w:numId w:val="9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F81B30"/>
    <w:pPr>
      <w:numPr>
        <w:ilvl w:val="3"/>
        <w:numId w:val="9"/>
      </w:numPr>
    </w:pPr>
  </w:style>
  <w:style w:type="paragraph" w:customStyle="1" w:styleId="COTCOCLV5-ASDEFCON">
    <w:name w:val="COT/COC LV5 - ASDEFCON"/>
    <w:basedOn w:val="ASDEFCONNormal"/>
    <w:rsid w:val="00F81B30"/>
    <w:pPr>
      <w:numPr>
        <w:ilvl w:val="4"/>
        <w:numId w:val="9"/>
      </w:numPr>
    </w:pPr>
  </w:style>
  <w:style w:type="paragraph" w:customStyle="1" w:styleId="COTCOCLV6-ASDEFCON">
    <w:name w:val="COT/COC LV6 - ASDEFCON"/>
    <w:basedOn w:val="ASDEFCONNormal"/>
    <w:rsid w:val="00F81B30"/>
    <w:pPr>
      <w:keepLines/>
      <w:numPr>
        <w:ilvl w:val="5"/>
        <w:numId w:val="9"/>
      </w:numPr>
    </w:pPr>
  </w:style>
  <w:style w:type="paragraph" w:customStyle="1" w:styleId="ASDEFCONOption">
    <w:name w:val="ASDEFCON Option"/>
    <w:basedOn w:val="ASDEFCONNormal"/>
    <w:rsid w:val="00F81B30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F81B30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F81B30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F81B30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F81B30"/>
    <w:pPr>
      <w:keepNext/>
      <w:keepLines/>
      <w:numPr>
        <w:numId w:val="31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F81B30"/>
    <w:pPr>
      <w:numPr>
        <w:ilvl w:val="1"/>
        <w:numId w:val="31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F81B30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F81B30"/>
    <w:pPr>
      <w:numPr>
        <w:ilvl w:val="2"/>
        <w:numId w:val="31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F81B30"/>
    <w:pPr>
      <w:numPr>
        <w:ilvl w:val="3"/>
        <w:numId w:val="31"/>
      </w:numPr>
    </w:pPr>
    <w:rPr>
      <w:szCs w:val="24"/>
    </w:rPr>
  </w:style>
  <w:style w:type="paragraph" w:customStyle="1" w:styleId="ASDEFCONCoverTitle">
    <w:name w:val="ASDEFCON Cover Title"/>
    <w:rsid w:val="00F81B30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F81B30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F81B30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F81B30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F81B30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F81B30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F81B30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F81B30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F81B30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F81B30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F81B30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F81B30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F81B30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F81B30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F81B30"/>
    <w:pPr>
      <w:numPr>
        <w:numId w:val="11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F81B30"/>
    <w:pPr>
      <w:numPr>
        <w:numId w:val="12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F81B30"/>
    <w:pPr>
      <w:numPr>
        <w:numId w:val="13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F81B30"/>
    <w:pPr>
      <w:numPr>
        <w:numId w:val="14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F81B30"/>
    <w:pPr>
      <w:keepNext/>
      <w:numPr>
        <w:numId w:val="6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F81B30"/>
    <w:pPr>
      <w:keepNext/>
      <w:numPr>
        <w:ilvl w:val="1"/>
        <w:numId w:val="6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F81B30"/>
    <w:pPr>
      <w:keepNext/>
      <w:numPr>
        <w:ilvl w:val="2"/>
        <w:numId w:val="6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F81B30"/>
    <w:pPr>
      <w:keepNext/>
      <w:numPr>
        <w:ilvl w:val="3"/>
        <w:numId w:val="6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F81B30"/>
    <w:pPr>
      <w:keepNext/>
      <w:numPr>
        <w:ilvl w:val="4"/>
        <w:numId w:val="6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F81B30"/>
    <w:pPr>
      <w:numPr>
        <w:ilvl w:val="5"/>
        <w:numId w:val="6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F81B30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F81B3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F81B30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F81B3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F81B30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F81B30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F81B30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F81B30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F81B30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F81B30"/>
    <w:pPr>
      <w:numPr>
        <w:ilvl w:val="6"/>
        <w:numId w:val="6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F81B30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F81B30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F81B30"/>
    <w:rPr>
      <w:szCs w:val="20"/>
    </w:rPr>
  </w:style>
  <w:style w:type="paragraph" w:customStyle="1" w:styleId="ASDEFCONTextBlock">
    <w:name w:val="ASDEFCON TextBlock"/>
    <w:basedOn w:val="ASDEFCONNormal"/>
    <w:qFormat/>
    <w:rsid w:val="00F81B30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F81B30"/>
    <w:pPr>
      <w:numPr>
        <w:numId w:val="15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F81B30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F81B30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F81B30"/>
    <w:pPr>
      <w:numPr>
        <w:numId w:val="24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F81B30"/>
    <w:pPr>
      <w:numPr>
        <w:numId w:val="25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F81B30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F81B30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F81B30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F81B30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F81B30"/>
    <w:pPr>
      <w:numPr>
        <w:numId w:val="16"/>
      </w:numPr>
    </w:pPr>
  </w:style>
  <w:style w:type="paragraph" w:customStyle="1" w:styleId="Table8ptBP2-ASDEFCON">
    <w:name w:val="Table 8pt BP2 - ASDEFCON"/>
    <w:basedOn w:val="Table8ptText-ASDEFCON"/>
    <w:rsid w:val="00F81B30"/>
    <w:pPr>
      <w:numPr>
        <w:ilvl w:val="1"/>
        <w:numId w:val="16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F81B30"/>
    <w:pPr>
      <w:numPr>
        <w:numId w:val="18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F81B30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F81B30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F81B30"/>
    <w:pPr>
      <w:numPr>
        <w:numId w:val="5"/>
      </w:numPr>
    </w:pPr>
  </w:style>
  <w:style w:type="paragraph" w:customStyle="1" w:styleId="Table10ptBP1-ASDEFCON">
    <w:name w:val="Table 10pt BP1 - ASDEFCON"/>
    <w:basedOn w:val="ASDEFCONNormal"/>
    <w:rsid w:val="00F81B30"/>
    <w:pPr>
      <w:numPr>
        <w:numId w:val="22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F81B30"/>
    <w:pPr>
      <w:numPr>
        <w:ilvl w:val="1"/>
        <w:numId w:val="22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F81B30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F81B30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F81B30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F81B30"/>
    <w:pPr>
      <w:numPr>
        <w:numId w:val="26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F81B30"/>
    <w:pPr>
      <w:numPr>
        <w:ilvl w:val="6"/>
        <w:numId w:val="17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F81B30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F81B30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F81B30"/>
    <w:pPr>
      <w:numPr>
        <w:numId w:val="27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F81B30"/>
    <w:pPr>
      <w:numPr>
        <w:numId w:val="19"/>
      </w:numPr>
    </w:pPr>
  </w:style>
  <w:style w:type="character" w:customStyle="1" w:styleId="ASDEFCONRecitalsCharChar">
    <w:name w:val="ASDEFCON Recitals Char Char"/>
    <w:link w:val="ASDEFCONRecitals"/>
    <w:rsid w:val="00F81B30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F81B30"/>
    <w:pPr>
      <w:numPr>
        <w:numId w:val="20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F81B30"/>
    <w:pPr>
      <w:numPr>
        <w:numId w:val="21"/>
      </w:numPr>
    </w:pPr>
    <w:rPr>
      <w:b/>
      <w:i/>
    </w:rPr>
  </w:style>
  <w:style w:type="paragraph" w:styleId="Caption">
    <w:name w:val="caption"/>
    <w:basedOn w:val="Normal"/>
    <w:next w:val="Normal"/>
    <w:qFormat/>
    <w:rsid w:val="00F81B30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F81B30"/>
    <w:pPr>
      <w:numPr>
        <w:numId w:val="23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F81B30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F81B30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F81B30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F81B30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F81B30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F81B30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F81B30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F81B30"/>
    <w:pPr>
      <w:numPr>
        <w:ilvl w:val="1"/>
        <w:numId w:val="26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6774D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F81B30"/>
    <w:pPr>
      <w:numPr>
        <w:numId w:val="29"/>
      </w:numPr>
    </w:pPr>
  </w:style>
  <w:style w:type="paragraph" w:styleId="Subtitle">
    <w:name w:val="Subtitle"/>
    <w:basedOn w:val="Normal"/>
    <w:next w:val="Normal"/>
    <w:link w:val="SubtitleChar"/>
    <w:uiPriority w:val="99"/>
    <w:qFormat/>
    <w:rsid w:val="00A3542B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A3542B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A3542B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character" w:customStyle="1" w:styleId="TitleChar">
    <w:name w:val="Title Char"/>
    <w:link w:val="Title"/>
    <w:rsid w:val="00A3542B"/>
    <w:rPr>
      <w:rFonts w:ascii="Calibri Light" w:hAnsi="Calibri Light"/>
      <w:b/>
      <w:bCs/>
      <w:kern w:val="28"/>
      <w:sz w:val="32"/>
      <w:szCs w:val="32"/>
    </w:rPr>
  </w:style>
  <w:style w:type="paragraph" w:customStyle="1" w:styleId="Bullet">
    <w:name w:val="Bullet"/>
    <w:basedOn w:val="ListParagraph"/>
    <w:qFormat/>
    <w:rsid w:val="00A3542B"/>
    <w:pPr>
      <w:numPr>
        <w:numId w:val="44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A3542B"/>
    <w:pPr>
      <w:spacing w:after="0"/>
      <w:ind w:left="720"/>
    </w:pPr>
  </w:style>
  <w:style w:type="paragraph" w:customStyle="1" w:styleId="Bullet2">
    <w:name w:val="Bullet 2"/>
    <w:basedOn w:val="Normal"/>
    <w:rsid w:val="00A3542B"/>
    <w:pPr>
      <w:numPr>
        <w:numId w:val="30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67B2FC-E14F-44D2-95AF-FFD35B629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166</TotalTime>
  <Pages>2</Pages>
  <Words>1285</Words>
  <Characters>7325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DID-SSM-IEAIR</vt:lpstr>
    </vt:vector>
  </TitlesOfParts>
  <Manager/>
  <Company/>
  <LinksUpToDate>false</LinksUpToDate>
  <CharactersWithSpaces>8593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DID-SSM-IEAIR</dc:title>
  <dc:subject>Innovation / Efficiency Analysis and Implementation Report</dc:subject>
  <dc:creator/>
  <cp:keywords>productivity, innovation, efficiency, CIE</cp:keywords>
  <cp:lastModifiedBy/>
  <cp:revision>29</cp:revision>
  <cp:lastPrinted>2017-11-03T04:01:00Z</cp:lastPrinted>
  <dcterms:created xsi:type="dcterms:W3CDTF">2018-01-17T00:04:00Z</dcterms:created>
  <dcterms:modified xsi:type="dcterms:W3CDTF">2026-06-18T05:54:00Z</dcterms:modified>
  <cp:category>ASDEFCON (Support)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V5.3</vt:lpwstr>
  </property>
  <property fmtid="{D5CDD505-2E9C-101B-9397-08002B2CF9AE}" pid="3" name="Objective-Id">
    <vt:lpwstr>BM80012978</vt:lpwstr>
  </property>
  <property fmtid="{D5CDD505-2E9C-101B-9397-08002B2CF9AE}" pid="4" name="Objective-Version">
    <vt:lpwstr>2.1</vt:lpwstr>
  </property>
  <property fmtid="{D5CDD505-2E9C-101B-9397-08002B2CF9AE}" pid="5" name="Objective-Classification">
    <vt:lpwstr>Official</vt:lpwstr>
  </property>
  <property fmtid="{D5CDD505-2E9C-101B-9397-08002B2CF9AE}" pid="6" name="Objective-Caveats">
    <vt:lpwstr/>
  </property>
  <property fmtid="{D5CDD505-2E9C-101B-9397-08002B2CF9AE}" pid="7" name="Classification">
    <vt:lpwstr>OFFICIAL</vt:lpwstr>
  </property>
  <property fmtid="{D5CDD505-2E9C-101B-9397-08002B2CF9AE}" pid="8" name="Header_Left">
    <vt:lpwstr>ASDEFCON (Support)</vt:lpwstr>
  </property>
  <property fmtid="{D5CDD505-2E9C-101B-9397-08002B2CF9AE}" pid="9" name="Footer_Left">
    <vt:lpwstr/>
  </property>
  <property fmtid="{D5CDD505-2E9C-101B-9397-08002B2CF9AE}" pid="10" name="Header_Right">
    <vt:lpwstr/>
  </property>
</Properties>
</file>